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AC39F" w14:textId="6D86EC0D" w:rsidR="00180C70" w:rsidRPr="008A173D" w:rsidRDefault="00180C70" w:rsidP="00180C70">
      <w:pPr>
        <w:pStyle w:val="a3"/>
        <w:jc w:val="right"/>
        <w:rPr>
          <w:rFonts w:ascii="TH SarabunIT๙" w:eastAsiaTheme="majorEastAsia" w:hAnsi="TH SarabunIT๙"/>
          <w:b/>
          <w:bCs/>
          <w:sz w:val="32"/>
        </w:rPr>
      </w:pPr>
      <w:r w:rsidRPr="008A173D">
        <w:rPr>
          <w:rFonts w:ascii="TH SarabunIT๙" w:eastAsiaTheme="majorEastAsia" w:hAnsi="TH SarabunIT๙"/>
          <w:b/>
          <w:bCs/>
          <w:sz w:val="32"/>
          <w:cs/>
        </w:rPr>
        <w:t>แบบ ปค. 5</w:t>
      </w:r>
    </w:p>
    <w:p w14:paraId="674F9AEB" w14:textId="77777777" w:rsidR="00180C70" w:rsidRPr="00B14F17" w:rsidRDefault="00180C70" w:rsidP="00180C70">
      <w:pPr>
        <w:spacing w:after="0"/>
        <w:jc w:val="center"/>
        <w:rPr>
          <w:rFonts w:ascii="TH SarabunIT๙" w:hAnsi="TH SarabunIT๙"/>
          <w:b/>
          <w:bCs/>
          <w:sz w:val="32"/>
        </w:rPr>
      </w:pPr>
      <w:r w:rsidRPr="00B14F17">
        <w:rPr>
          <w:rFonts w:ascii="TH SarabunIT๙" w:hAnsi="TH SarabunIT๙"/>
          <w:b/>
          <w:bCs/>
          <w:sz w:val="32"/>
          <w:cs/>
        </w:rPr>
        <w:t>องค์การบริหารส่วนตำบล</w:t>
      </w:r>
      <w:r>
        <w:rPr>
          <w:rFonts w:ascii="TH SarabunIT๙" w:hAnsi="TH SarabunIT๙" w:hint="cs"/>
          <w:b/>
          <w:bCs/>
          <w:sz w:val="32"/>
          <w:cs/>
        </w:rPr>
        <w:t>ท่าตลาด</w:t>
      </w:r>
      <w:r w:rsidRPr="00B14F17">
        <w:rPr>
          <w:rFonts w:ascii="TH SarabunIT๙" w:hAnsi="TH SarabunIT๙"/>
          <w:b/>
          <w:bCs/>
          <w:sz w:val="32"/>
          <w:cs/>
        </w:rPr>
        <w:t xml:space="preserve">  อำเภอ</w:t>
      </w:r>
      <w:r>
        <w:rPr>
          <w:rFonts w:ascii="TH SarabunIT๙" w:hAnsi="TH SarabunIT๙" w:hint="cs"/>
          <w:b/>
          <w:bCs/>
          <w:sz w:val="32"/>
          <w:cs/>
        </w:rPr>
        <w:t>นครสามพราน</w:t>
      </w:r>
      <w:r w:rsidRPr="00B14F17">
        <w:rPr>
          <w:rFonts w:ascii="TH SarabunIT๙" w:hAnsi="TH SarabunIT๙"/>
          <w:b/>
          <w:bCs/>
          <w:sz w:val="32"/>
          <w:cs/>
        </w:rPr>
        <w:t xml:space="preserve"> จังหวัดนคร</w:t>
      </w:r>
      <w:r>
        <w:rPr>
          <w:rFonts w:ascii="TH SarabunIT๙" w:hAnsi="TH SarabunIT๙" w:hint="cs"/>
          <w:b/>
          <w:bCs/>
          <w:sz w:val="32"/>
          <w:cs/>
        </w:rPr>
        <w:t>ปฐม</w:t>
      </w:r>
    </w:p>
    <w:p w14:paraId="73F71710" w14:textId="77777777" w:rsidR="00180C70" w:rsidRPr="00B14F17" w:rsidRDefault="00180C70" w:rsidP="00180C70">
      <w:pPr>
        <w:spacing w:after="0"/>
        <w:jc w:val="center"/>
        <w:rPr>
          <w:rFonts w:ascii="TH SarabunIT๙" w:hAnsi="TH SarabunIT๙"/>
          <w:b/>
          <w:bCs/>
          <w:sz w:val="32"/>
        </w:rPr>
      </w:pPr>
      <w:r w:rsidRPr="00B14F17">
        <w:rPr>
          <w:rFonts w:ascii="TH SarabunIT๙" w:hAnsi="TH SarabunIT๙"/>
          <w:b/>
          <w:bCs/>
          <w:sz w:val="32"/>
          <w:cs/>
        </w:rPr>
        <w:t>รายงานผลการประเมินองค์ประกอบของการควบคุมภายใน</w:t>
      </w:r>
    </w:p>
    <w:p w14:paraId="03CC81C3" w14:textId="4105D7D4" w:rsidR="00180C70" w:rsidRDefault="00180C70" w:rsidP="00180C70">
      <w:pPr>
        <w:spacing w:after="0"/>
        <w:jc w:val="center"/>
      </w:pPr>
      <w:r w:rsidRPr="00B14F17">
        <w:rPr>
          <w:rFonts w:ascii="TH SarabunIT๙" w:hAnsi="TH SarabunIT๙"/>
          <w:b/>
          <w:bCs/>
          <w:sz w:val="32"/>
          <w:cs/>
        </w:rPr>
        <w:t>สำหรับระยะเวลาดำเนินงานสิ้นสุด วันที่ ๓๐ เดือน กันยายน พ</w:t>
      </w:r>
      <w:r w:rsidRPr="00B14F17">
        <w:rPr>
          <w:rFonts w:ascii="TH SarabunIT๙" w:hAnsi="TH SarabunIT๙"/>
          <w:b/>
          <w:bCs/>
          <w:sz w:val="32"/>
        </w:rPr>
        <w:t>.</w:t>
      </w:r>
      <w:r w:rsidRPr="00B14F17">
        <w:rPr>
          <w:rFonts w:ascii="TH SarabunIT๙" w:hAnsi="TH SarabunIT๙"/>
          <w:b/>
          <w:bCs/>
          <w:sz w:val="32"/>
          <w:cs/>
        </w:rPr>
        <w:t>ศ</w:t>
      </w:r>
      <w:r w:rsidRPr="00B14F17">
        <w:rPr>
          <w:rFonts w:ascii="TH SarabunIT๙" w:hAnsi="TH SarabunIT๙"/>
          <w:b/>
          <w:bCs/>
          <w:sz w:val="32"/>
        </w:rPr>
        <w:t xml:space="preserve">. </w:t>
      </w:r>
      <w:r>
        <w:rPr>
          <w:rFonts w:ascii="TH SarabunIT๙" w:hAnsi="TH SarabunIT๙"/>
          <w:b/>
          <w:bCs/>
          <w:sz w:val="32"/>
          <w:cs/>
        </w:rPr>
        <w:t>256</w:t>
      </w:r>
      <w:r>
        <w:rPr>
          <w:rFonts w:ascii="TH SarabunIT๙" w:hAnsi="TH SarabunIT๙" w:hint="cs"/>
          <w:b/>
          <w:bCs/>
          <w:sz w:val="32"/>
          <w:cs/>
        </w:rPr>
        <w:t>๖</w:t>
      </w:r>
    </w:p>
    <w:tbl>
      <w:tblPr>
        <w:tblStyle w:val="a7"/>
        <w:tblW w:w="15990" w:type="dxa"/>
        <w:jc w:val="center"/>
        <w:tblLayout w:type="fixed"/>
        <w:tblLook w:val="04A0" w:firstRow="1" w:lastRow="0" w:firstColumn="1" w:lastColumn="0" w:noHBand="0" w:noVBand="1"/>
      </w:tblPr>
      <w:tblGrid>
        <w:gridCol w:w="4436"/>
        <w:gridCol w:w="2070"/>
        <w:gridCol w:w="1890"/>
        <w:gridCol w:w="1980"/>
        <w:gridCol w:w="1710"/>
        <w:gridCol w:w="2344"/>
        <w:gridCol w:w="1560"/>
      </w:tblGrid>
      <w:tr w:rsidR="00EF4EA8" w:rsidRPr="00F308AC" w14:paraId="0FCD4E8C" w14:textId="77777777" w:rsidTr="00EF4EA8">
        <w:trPr>
          <w:jc w:val="center"/>
        </w:trPr>
        <w:tc>
          <w:tcPr>
            <w:tcW w:w="4436" w:type="dxa"/>
          </w:tcPr>
          <w:p w14:paraId="4F431DA8" w14:textId="0254A1B6" w:rsidR="00EF4EA8" w:rsidRPr="00EF4EA8" w:rsidRDefault="00EF4EA8" w:rsidP="00EF4EA8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F4EA8">
              <w:rPr>
                <w:rFonts w:ascii="TH SarabunIT๙" w:hAnsi="TH SarabunIT๙" w:cs="TH SarabunIT๙"/>
                <w:b/>
                <w:bCs/>
              </w:rPr>
              <w:br w:type="page"/>
            </w:r>
            <w:r w:rsidRPr="00EF4EA8">
              <w:rPr>
                <w:rFonts w:ascii="TH SarabunIT๙" w:hAnsi="TH SarabunIT๙" w:cs="TH SarabunIT๙"/>
                <w:b/>
                <w:bCs/>
              </w:rPr>
              <w:br w:type="page"/>
            </w:r>
            <w:r w:rsidRPr="00EF4EA8">
              <w:rPr>
                <w:rFonts w:ascii="TH SarabunIT๙" w:hAnsi="TH SarabunIT๙" w:cs="TH SarabunIT๙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</w:t>
            </w:r>
          </w:p>
          <w:p w14:paraId="5CC74C8E" w14:textId="5CD59DA8" w:rsidR="00EF4EA8" w:rsidRPr="0000613E" w:rsidRDefault="00EF4EA8" w:rsidP="00EF4EA8">
            <w:pPr>
              <w:jc w:val="center"/>
              <w:rPr>
                <w:rFonts w:ascii="TH SarabunIT๙" w:hAnsi="TH SarabunIT๙"/>
                <w:b/>
                <w:bCs/>
                <w:sz w:val="32"/>
                <w:u w:val="single"/>
                <w:cs/>
              </w:rPr>
            </w:pPr>
            <w:r w:rsidRPr="00EF4EA8">
              <w:rPr>
                <w:rFonts w:ascii="TH SarabunIT๙" w:hAnsi="TH SarabunIT๙"/>
                <w:b/>
                <w:bCs/>
                <w:cs/>
              </w:rPr>
              <w:t>ที่สำคัญของหน่วยงานของรัฐ/วัตถุประสงค์</w:t>
            </w:r>
          </w:p>
        </w:tc>
        <w:tc>
          <w:tcPr>
            <w:tcW w:w="2070" w:type="dxa"/>
          </w:tcPr>
          <w:p w14:paraId="64D0B8DA" w14:textId="0A0E17E4" w:rsidR="00EF4EA8" w:rsidRPr="00F308AC" w:rsidRDefault="00EF4EA8" w:rsidP="00EF4EA8">
            <w:pPr>
              <w:jc w:val="center"/>
              <w:rPr>
                <w:rFonts w:ascii="TH SarabunIT๙" w:hAnsi="TH SarabunIT๙"/>
                <w:b/>
                <w:bCs/>
                <w:sz w:val="32"/>
                <w:highlight w:val="yellow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</w:p>
        </w:tc>
        <w:tc>
          <w:tcPr>
            <w:tcW w:w="1890" w:type="dxa"/>
          </w:tcPr>
          <w:p w14:paraId="59B741D8" w14:textId="77777777" w:rsidR="00EF4EA8" w:rsidRDefault="00EF4EA8" w:rsidP="00EF4EA8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  <w:p w14:paraId="36507829" w14:textId="6665E843" w:rsidR="00EF4EA8" w:rsidRPr="00F308AC" w:rsidRDefault="00EF4EA8" w:rsidP="00EF4EA8">
            <w:pPr>
              <w:jc w:val="center"/>
              <w:rPr>
                <w:rFonts w:ascii="TH SarabunIT๙" w:hAnsi="TH SarabunIT๙"/>
                <w:smallCaps/>
                <w:sz w:val="32"/>
                <w:highlight w:val="yellow"/>
                <w:cs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ที่มีอยู่</w:t>
            </w:r>
          </w:p>
        </w:tc>
        <w:tc>
          <w:tcPr>
            <w:tcW w:w="1980" w:type="dxa"/>
          </w:tcPr>
          <w:p w14:paraId="6E8C48A6" w14:textId="77777777" w:rsidR="00EF4EA8" w:rsidRPr="008A173D" w:rsidRDefault="00EF4EA8" w:rsidP="00EF4EA8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การประเมินผล</w:t>
            </w:r>
          </w:p>
          <w:p w14:paraId="481E8520" w14:textId="16CC013E" w:rsidR="00EF4EA8" w:rsidRPr="00F308AC" w:rsidRDefault="00EF4EA8" w:rsidP="00EF4EA8">
            <w:pPr>
              <w:jc w:val="center"/>
              <w:rPr>
                <w:rFonts w:ascii="TH SarabunIT๙" w:hAnsi="TH SarabunIT๙"/>
                <w:sz w:val="32"/>
                <w:highlight w:val="yellow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710" w:type="dxa"/>
          </w:tcPr>
          <w:p w14:paraId="55E5FA5C" w14:textId="2B586198" w:rsidR="00EF4EA8" w:rsidRPr="00F308AC" w:rsidRDefault="00EF4EA8" w:rsidP="00EF4EA8">
            <w:pPr>
              <w:jc w:val="center"/>
              <w:rPr>
                <w:rFonts w:ascii="TH SarabunIT๙" w:hAnsi="TH SarabunIT๙"/>
                <w:sz w:val="32"/>
                <w:highlight w:val="yellow"/>
                <w:cs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ที่ยังมีอยู่</w:t>
            </w:r>
          </w:p>
        </w:tc>
        <w:tc>
          <w:tcPr>
            <w:tcW w:w="2344" w:type="dxa"/>
          </w:tcPr>
          <w:p w14:paraId="78A4D54A" w14:textId="77777777" w:rsidR="00EF4EA8" w:rsidRPr="008A173D" w:rsidRDefault="00EF4EA8" w:rsidP="00EF4EA8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การปรับปรุง</w:t>
            </w:r>
          </w:p>
          <w:p w14:paraId="72C27E2D" w14:textId="66976640" w:rsidR="00EF4EA8" w:rsidRPr="00F308AC" w:rsidRDefault="00EF4EA8" w:rsidP="00EF4EA8">
            <w:pPr>
              <w:jc w:val="center"/>
              <w:rPr>
                <w:rFonts w:ascii="TH SarabunIT๙" w:hAnsi="TH SarabunIT๙"/>
                <w:sz w:val="32"/>
                <w:highlight w:val="yellow"/>
                <w:cs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560" w:type="dxa"/>
          </w:tcPr>
          <w:p w14:paraId="2A6F6DA0" w14:textId="593A9484" w:rsidR="00EF4EA8" w:rsidRPr="00F308AC" w:rsidRDefault="00EF4EA8" w:rsidP="00EF4EA8">
            <w:pPr>
              <w:jc w:val="center"/>
              <w:rPr>
                <w:rFonts w:ascii="TH SarabunIT๙" w:hAnsi="TH SarabunIT๙"/>
                <w:color w:val="FFFFFF" w:themeColor="background1"/>
                <w:sz w:val="32"/>
                <w:highlight w:val="yellow"/>
                <w:cs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หน่วยงานที่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รับผิดชอบ</w:t>
            </w:r>
          </w:p>
        </w:tc>
      </w:tr>
      <w:tr w:rsidR="00A825F4" w:rsidRPr="00F308AC" w14:paraId="7B99F2CC" w14:textId="77777777" w:rsidTr="00EF4EA8">
        <w:trPr>
          <w:jc w:val="center"/>
        </w:trPr>
        <w:tc>
          <w:tcPr>
            <w:tcW w:w="4436" w:type="dxa"/>
            <w:tcBorders>
              <w:top w:val="nil"/>
            </w:tcBorders>
          </w:tcPr>
          <w:p w14:paraId="531C31EF" w14:textId="77777777" w:rsidR="004E5E74" w:rsidRDefault="004E5E74" w:rsidP="00C069FC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b/>
                <w:bCs/>
                <w:sz w:val="32"/>
                <w:u w:val="single"/>
              </w:rPr>
            </w:pPr>
            <w:r w:rsidRPr="0000613E">
              <w:rPr>
                <w:rFonts w:ascii="TH SarabunIT๙" w:hAnsi="TH SarabunIT๙"/>
                <w:b/>
                <w:bCs/>
                <w:sz w:val="32"/>
                <w:u w:val="single"/>
                <w:cs/>
              </w:rPr>
              <w:t>ภารกิจตามแผนการดำเนินการที่สำคัญ</w:t>
            </w:r>
          </w:p>
          <w:p w14:paraId="7CC62C40" w14:textId="7BB46E5E" w:rsidR="00BA1160" w:rsidRPr="00F308AC" w:rsidRDefault="00BA1160" w:rsidP="00C069FC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F308AC">
              <w:rPr>
                <w:rFonts w:ascii="TH SarabunIT๙" w:hAnsi="TH SarabunIT๙"/>
                <w:b/>
                <w:bCs/>
                <w:sz w:val="32"/>
              </w:rPr>
              <w:t xml:space="preserve">1. </w:t>
            </w:r>
            <w:r w:rsidRPr="00F308AC">
              <w:rPr>
                <w:rFonts w:ascii="TH SarabunIT๙" w:hAnsi="TH SarabunIT๙"/>
                <w:b/>
                <w:bCs/>
                <w:sz w:val="32"/>
                <w:cs/>
              </w:rPr>
              <w:t>การจัดทำแผนพัฒนาขององค์กรปกครองส่วนท้องถิ่น</w:t>
            </w:r>
          </w:p>
          <w:p w14:paraId="7964E1EA" w14:textId="135FD9D0" w:rsidR="00BA1160" w:rsidRPr="00F308AC" w:rsidRDefault="00BA1160" w:rsidP="00C069FC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b/>
                <w:bCs/>
                <w:sz w:val="32"/>
                <w:u w:val="single"/>
                <w:cs/>
              </w:rPr>
            </w:pPr>
            <w:r w:rsidRPr="00F308AC">
              <w:rPr>
                <w:rFonts w:ascii="TH SarabunIT๙" w:hAnsi="TH SarabunIT๙"/>
                <w:b/>
                <w:bCs/>
                <w:sz w:val="32"/>
                <w:u w:val="single"/>
                <w:cs/>
              </w:rPr>
              <w:t>วัตถุประสงค์</w:t>
            </w:r>
          </w:p>
          <w:p w14:paraId="13E1E473" w14:textId="622A6B7C" w:rsidR="00BA1160" w:rsidRPr="00F308AC" w:rsidRDefault="002C084D" w:rsidP="00C069FC">
            <w:pPr>
              <w:tabs>
                <w:tab w:val="left" w:pos="720"/>
                <w:tab w:val="left" w:pos="1440"/>
                <w:tab w:val="left" w:pos="3300"/>
              </w:tabs>
              <w:ind w:right="34"/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</w:rPr>
              <w:t xml:space="preserve">1. </w:t>
            </w:r>
            <w:r w:rsidR="00BA1160" w:rsidRPr="00F308AC">
              <w:rPr>
                <w:rFonts w:ascii="TH SarabunIT๙" w:hAnsi="TH SarabunIT๙"/>
                <w:sz w:val="32"/>
                <w:cs/>
              </w:rPr>
              <w:t>เพื่อให้การจัดทำแผนพัฒนาท้องถิ่นเป็นไปตามกฎหมาย  ระเบียบ  และหนังสือสั่งการครอบคลุมภารกิจ  อำนาจ  หน้าที่  รวมทั้งสอดคล้องกับแผนยุทธศาสตร์จังหวัด</w:t>
            </w:r>
          </w:p>
          <w:p w14:paraId="7C8AE0B5" w14:textId="1BE592A0" w:rsidR="002C084D" w:rsidRPr="00F308AC" w:rsidRDefault="002C084D" w:rsidP="00C069FC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2. เพื่อให้ประชาชนมีส่วนร่วมคิด  ร่วมทำ  ร่วมแก้ไขปัญหาในท้องถิ่นได้อย่างแท้จริง</w:t>
            </w:r>
          </w:p>
          <w:p w14:paraId="79098045" w14:textId="77777777" w:rsidR="002C084D" w:rsidRPr="00F308AC" w:rsidRDefault="002C084D" w:rsidP="00C069FC">
            <w:pPr>
              <w:tabs>
                <w:tab w:val="left" w:pos="720"/>
                <w:tab w:val="left" w:pos="1440"/>
                <w:tab w:val="left" w:pos="3300"/>
              </w:tabs>
              <w:ind w:right="34"/>
              <w:rPr>
                <w:rFonts w:ascii="TH SarabunIT๙" w:hAnsi="TH SarabunIT๙"/>
                <w:sz w:val="32"/>
              </w:rPr>
            </w:pPr>
          </w:p>
          <w:p w14:paraId="5C05DBAE" w14:textId="77777777" w:rsidR="00BA1160" w:rsidRPr="00F308AC" w:rsidRDefault="00BA1160" w:rsidP="00C069FC">
            <w:pPr>
              <w:tabs>
                <w:tab w:val="left" w:pos="720"/>
                <w:tab w:val="left" w:pos="1440"/>
                <w:tab w:val="left" w:pos="3300"/>
              </w:tabs>
              <w:ind w:right="-1242"/>
              <w:rPr>
                <w:rFonts w:ascii="TH SarabunIT๙" w:hAnsi="TH SarabunIT๙"/>
                <w:sz w:val="32"/>
              </w:rPr>
            </w:pPr>
          </w:p>
          <w:p w14:paraId="67C97C1F" w14:textId="77777777" w:rsidR="00BA1160" w:rsidRPr="00F308AC" w:rsidRDefault="00BA1160" w:rsidP="00C069FC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b/>
                <w:bCs/>
                <w:sz w:val="32"/>
                <w:cs/>
              </w:rPr>
            </w:pPr>
          </w:p>
          <w:p w14:paraId="13144606" w14:textId="6BB0E821" w:rsidR="00BA1160" w:rsidRPr="00F308AC" w:rsidRDefault="00BA1160" w:rsidP="00C069FC">
            <w:pPr>
              <w:rPr>
                <w:rFonts w:ascii="TH SarabunIT๙" w:hAnsi="TH SarabunIT๙"/>
                <w:b/>
                <w:bCs/>
                <w:sz w:val="32"/>
                <w:highlight w:val="yellow"/>
                <w:cs/>
              </w:rPr>
            </w:pPr>
          </w:p>
        </w:tc>
        <w:tc>
          <w:tcPr>
            <w:tcW w:w="2070" w:type="dxa"/>
            <w:tcBorders>
              <w:top w:val="nil"/>
            </w:tcBorders>
          </w:tcPr>
          <w:p w14:paraId="240A200F" w14:textId="08EF30E4" w:rsidR="00BA1160" w:rsidRPr="00F308AC" w:rsidRDefault="002C084D" w:rsidP="00C069FC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 xml:space="preserve">1. </w:t>
            </w:r>
            <w:r w:rsidR="00BA1160" w:rsidRPr="00F308AC">
              <w:rPr>
                <w:rFonts w:ascii="TH SarabunIT๙" w:hAnsi="TH SarabunIT๙"/>
                <w:sz w:val="32"/>
                <w:cs/>
              </w:rPr>
              <w:t>การจัดทำแผนพัฒนาไม่สามารถตอบสนองความ</w:t>
            </w:r>
          </w:p>
          <w:p w14:paraId="50399BF2" w14:textId="7B756F56" w:rsidR="00BA1160" w:rsidRPr="00F308AC" w:rsidRDefault="00BA1160" w:rsidP="00C069FC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ต้องการของประชาชนได้ทุกกลุ่มเป้าหมาย</w:t>
            </w:r>
          </w:p>
          <w:p w14:paraId="5E849555" w14:textId="77777777" w:rsidR="00003E7D" w:rsidRDefault="002C084D" w:rsidP="00C069FC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</w:rPr>
              <w:t xml:space="preserve">2. </w:t>
            </w:r>
            <w:r w:rsidRPr="00F308AC">
              <w:rPr>
                <w:rFonts w:ascii="TH SarabunIT๙" w:hAnsi="TH SarabunIT๙"/>
                <w:sz w:val="32"/>
                <w:cs/>
              </w:rPr>
              <w:t>ประชาชน</w:t>
            </w:r>
            <w:r w:rsidR="00003E7D">
              <w:rPr>
                <w:rFonts w:ascii="TH SarabunIT๙" w:hAnsi="TH SarabunIT๙" w:hint="cs"/>
                <w:sz w:val="32"/>
                <w:cs/>
              </w:rPr>
              <w:t>ยังไม่สามารถมาร่วมประชาคมหมู่บ้านได้ทุกครัวเรือน</w:t>
            </w:r>
          </w:p>
          <w:p w14:paraId="5B3341F0" w14:textId="342432E0" w:rsidR="002C084D" w:rsidRPr="00F308AC" w:rsidRDefault="00003E7D" w:rsidP="00C069FC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sz w:val="32"/>
                <w:cs/>
              </w:rPr>
            </w:pPr>
            <w:r>
              <w:rPr>
                <w:rFonts w:ascii="TH SarabunIT๙" w:hAnsi="TH SarabunIT๙" w:hint="cs"/>
                <w:sz w:val="32"/>
                <w:cs/>
              </w:rPr>
              <w:t xml:space="preserve">3. โครงการที่บรรจุในแผนยังมีโครงการที่ซ้อน </w:t>
            </w:r>
            <w:r w:rsidR="002C084D" w:rsidRPr="00F308AC">
              <w:rPr>
                <w:rFonts w:ascii="TH SarabunIT๙" w:hAnsi="TH SarabunIT๙"/>
                <w:sz w:val="32"/>
                <w:cs/>
              </w:rPr>
              <w:t>มีการเสนอแนะ</w:t>
            </w:r>
            <w:r w:rsidR="00645C11">
              <w:rPr>
                <w:rFonts w:ascii="TH SarabunIT๙" w:hAnsi="TH SarabunIT๙" w:hint="cs"/>
                <w:sz w:val="32"/>
                <w:cs/>
              </w:rPr>
              <w:t xml:space="preserve">4. </w:t>
            </w:r>
            <w:r w:rsidR="002C084D" w:rsidRPr="00F308AC">
              <w:rPr>
                <w:rFonts w:ascii="TH SarabunIT๙" w:hAnsi="TH SarabunIT๙"/>
                <w:sz w:val="32"/>
                <w:cs/>
              </w:rPr>
              <w:t>โครงการ/กิจกรรมที่ต้องการแก้ไขปรับปรุงในชุมชน</w:t>
            </w:r>
            <w:r w:rsidR="00645C11">
              <w:rPr>
                <w:rFonts w:ascii="TH SarabunIT๙" w:hAnsi="TH SarabunIT๙" w:hint="cs"/>
                <w:sz w:val="32"/>
                <w:cs/>
              </w:rPr>
              <w:t xml:space="preserve">มีในแผนพัฒนามีเป็นจำนวนมาก สามารถดำเนินการได้ไม่ถึงร้อยละ 50 </w:t>
            </w:r>
          </w:p>
          <w:p w14:paraId="3E8CB9D2" w14:textId="77777777" w:rsidR="002C084D" w:rsidRPr="00F308AC" w:rsidRDefault="002C084D" w:rsidP="00C069FC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sz w:val="32"/>
              </w:rPr>
            </w:pPr>
          </w:p>
          <w:p w14:paraId="0BCEFD8B" w14:textId="77777777" w:rsidR="00BA1160" w:rsidRPr="00C805BE" w:rsidRDefault="00BA1160" w:rsidP="00C069FC">
            <w:pPr>
              <w:rPr>
                <w:rFonts w:ascii="TH SarabunIT๙" w:hAnsi="TH SarabunIT๙"/>
                <w:sz w:val="32"/>
                <w:highlight w:val="yellow"/>
              </w:rPr>
            </w:pPr>
          </w:p>
        </w:tc>
        <w:tc>
          <w:tcPr>
            <w:tcW w:w="1890" w:type="dxa"/>
            <w:tcBorders>
              <w:top w:val="nil"/>
            </w:tcBorders>
          </w:tcPr>
          <w:p w14:paraId="004EA667" w14:textId="32461DD7" w:rsidR="00BA1160" w:rsidRPr="00F308AC" w:rsidRDefault="00822E75" w:rsidP="00C069FC">
            <w:pPr>
              <w:ind w:right="34"/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</w:rPr>
              <w:lastRenderedPageBreak/>
              <w:t xml:space="preserve">1. </w:t>
            </w:r>
            <w:r w:rsidR="00BA1160" w:rsidRPr="00F308AC">
              <w:rPr>
                <w:rFonts w:ascii="TH SarabunIT๙" w:hAnsi="TH SarabunIT๙"/>
                <w:sz w:val="32"/>
                <w:cs/>
              </w:rPr>
              <w:t>มีคำสั่งแบ่งงานตามภารกิจหน้า</w:t>
            </w:r>
            <w:r w:rsidRPr="00F308AC">
              <w:rPr>
                <w:rFonts w:ascii="TH SarabunIT๙" w:hAnsi="TH SarabunIT๙"/>
                <w:sz w:val="32"/>
                <w:cs/>
              </w:rPr>
              <w:t>ที่</w:t>
            </w:r>
            <w:r w:rsidR="00BA1160" w:rsidRPr="00F308AC">
              <w:rPr>
                <w:rFonts w:ascii="TH SarabunIT๙" w:hAnsi="TH SarabunIT๙"/>
                <w:sz w:val="32"/>
                <w:cs/>
              </w:rPr>
              <w:t>ความรับผิดชอบชัดเจน</w:t>
            </w:r>
          </w:p>
          <w:p w14:paraId="27F587EF" w14:textId="224CA4C2" w:rsidR="00BA1160" w:rsidRPr="00F308AC" w:rsidRDefault="00822E75" w:rsidP="00C069FC">
            <w:pPr>
              <w:ind w:right="34"/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 xml:space="preserve">2. </w:t>
            </w:r>
            <w:r w:rsidR="00BA1160" w:rsidRPr="00F308AC">
              <w:rPr>
                <w:rFonts w:ascii="TH SarabunIT๙" w:hAnsi="TH SarabunIT๙"/>
                <w:sz w:val="32"/>
                <w:cs/>
              </w:rPr>
              <w:t>มีการประชุมเพื่อรับฟังปัญหาความต้องการและนำมาจัดลำดับความสำคัญตามความจำเป็นเร่งด่วน และจัดทำเป็นแผนพัฒนาท้องถิ่น</w:t>
            </w:r>
          </w:p>
          <w:p w14:paraId="45B5FAAD" w14:textId="44654CE7" w:rsidR="00BA1160" w:rsidRDefault="00822E75" w:rsidP="00C069FC">
            <w:pPr>
              <w:ind w:right="34"/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</w:rPr>
              <w:t xml:space="preserve">3. </w:t>
            </w:r>
            <w:r w:rsidR="00BA1160" w:rsidRPr="00F308AC">
              <w:rPr>
                <w:rFonts w:ascii="TH SarabunIT๙" w:hAnsi="TH SarabunIT๙"/>
                <w:sz w:val="32"/>
                <w:cs/>
              </w:rPr>
              <w:t>เจ้าหน้าที่จัดทำบันทึกข้อมูล</w:t>
            </w:r>
            <w:r w:rsidRPr="00F308AC">
              <w:rPr>
                <w:rFonts w:ascii="TH SarabunIT๙" w:hAnsi="TH SarabunIT๙"/>
                <w:sz w:val="32"/>
                <w:cs/>
              </w:rPr>
              <w:t>ร่าง</w:t>
            </w:r>
            <w:r w:rsidR="00BA1160" w:rsidRPr="00F308AC">
              <w:rPr>
                <w:rFonts w:ascii="TH SarabunIT๙" w:hAnsi="TH SarabunIT๙"/>
                <w:sz w:val="32"/>
                <w:cs/>
              </w:rPr>
              <w:t>ทานเสนอผู้บังคับบัญชาตามลำดับชั้นทราบและพิจารณา</w:t>
            </w:r>
          </w:p>
          <w:p w14:paraId="7D440106" w14:textId="77777777" w:rsidR="00180C70" w:rsidRPr="00F308AC" w:rsidRDefault="00180C70" w:rsidP="00C069FC">
            <w:pPr>
              <w:ind w:right="34"/>
              <w:rPr>
                <w:rFonts w:ascii="TH SarabunIT๙" w:hAnsi="TH SarabunIT๙"/>
                <w:sz w:val="32"/>
                <w:cs/>
              </w:rPr>
            </w:pPr>
          </w:p>
          <w:p w14:paraId="5D3032A3" w14:textId="16C6B4EB" w:rsidR="00721262" w:rsidRPr="00F308AC" w:rsidRDefault="00721262" w:rsidP="00C069FC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lastRenderedPageBreak/>
              <w:t>4. มีการประชาสัมพันธ์ผ่านที่ประชุมประจำเดือน, ส่งหนังสือราชการให้ประชาชนทราบและเข้าร่วมกิจกรรมทุกครั้ง</w:t>
            </w:r>
          </w:p>
          <w:p w14:paraId="728B27BD" w14:textId="77777777" w:rsidR="00721262" w:rsidRPr="00F308AC" w:rsidRDefault="00721262" w:rsidP="00C069FC">
            <w:pPr>
              <w:ind w:right="34"/>
              <w:rPr>
                <w:rFonts w:ascii="TH SarabunIT๙" w:hAnsi="TH SarabunIT๙"/>
                <w:sz w:val="32"/>
                <w:cs/>
              </w:rPr>
            </w:pPr>
          </w:p>
          <w:p w14:paraId="715E9A55" w14:textId="77777777" w:rsidR="00BA1160" w:rsidRPr="00F308AC" w:rsidRDefault="00BA1160" w:rsidP="00C069FC">
            <w:pPr>
              <w:spacing w:before="60"/>
              <w:ind w:right="-108"/>
              <w:rPr>
                <w:rFonts w:ascii="TH SarabunIT๙" w:hAnsi="TH SarabunIT๙"/>
                <w:sz w:val="32"/>
                <w:cs/>
              </w:rPr>
            </w:pPr>
          </w:p>
          <w:p w14:paraId="5553A6C3" w14:textId="77777777" w:rsidR="00BA1160" w:rsidRPr="00F308AC" w:rsidRDefault="00BA1160" w:rsidP="00C069FC">
            <w:pPr>
              <w:spacing w:before="60"/>
              <w:rPr>
                <w:rFonts w:ascii="TH SarabunIT๙" w:hAnsi="TH SarabunIT๙"/>
                <w:sz w:val="32"/>
              </w:rPr>
            </w:pPr>
          </w:p>
          <w:p w14:paraId="1EE17B2A" w14:textId="77777777" w:rsidR="00BA1160" w:rsidRPr="00F308AC" w:rsidRDefault="00BA1160" w:rsidP="00C069FC">
            <w:pPr>
              <w:rPr>
                <w:rFonts w:ascii="TH SarabunIT๙" w:hAnsi="TH SarabunIT๙"/>
                <w:sz w:val="32"/>
                <w:highlight w:val="yellow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14:paraId="55EE9B7F" w14:textId="1091131E" w:rsidR="00BA1160" w:rsidRPr="00F308AC" w:rsidRDefault="00822E75" w:rsidP="00C069FC">
            <w:pPr>
              <w:ind w:right="33"/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lastRenderedPageBreak/>
              <w:t xml:space="preserve">1. </w:t>
            </w:r>
            <w:r w:rsidR="00BA1160" w:rsidRPr="00F308AC">
              <w:rPr>
                <w:rFonts w:ascii="TH SarabunIT๙" w:hAnsi="TH SarabunIT๙"/>
                <w:sz w:val="32"/>
                <w:cs/>
              </w:rPr>
              <w:t xml:space="preserve">การควบคุมภายในที่มีอยู่มีความเพียงพอและสำเร็จในระดับหนึ่ง </w:t>
            </w:r>
          </w:p>
          <w:p w14:paraId="7AB15EF6" w14:textId="546A4572" w:rsidR="00BA1160" w:rsidRPr="00F308AC" w:rsidRDefault="00BA1160" w:rsidP="00C069FC">
            <w:pPr>
              <w:ind w:right="33"/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แต่อย่างไรก็ตามระเบียบในการจัดทำแผนพัฒนาท้องถิ่นมีการเปลี่ยนแปลงทำให้ต้องปรับเปลี่ยนแนวทางหรือวิธีการปฏิบัติในการจัดทำแผนการตรวจสอบโครงการการจัดแผนพัฒนาท้องถิ่นทำให้เกิดความล</w:t>
            </w:r>
            <w:r w:rsidR="00822E75" w:rsidRPr="00F308AC">
              <w:rPr>
                <w:rFonts w:ascii="TH SarabunIT๙" w:hAnsi="TH SarabunIT๙"/>
                <w:sz w:val="32"/>
                <w:cs/>
              </w:rPr>
              <w:t>่</w:t>
            </w:r>
            <w:r w:rsidRPr="00F308AC">
              <w:rPr>
                <w:rFonts w:ascii="TH SarabunIT๙" w:hAnsi="TH SarabunIT๙"/>
                <w:sz w:val="32"/>
                <w:cs/>
              </w:rPr>
              <w:t>าช้าและมีการเพิ่มเติมเปลี่ยนแปลงแผนพัฒนาท้องถิ่น</w:t>
            </w:r>
          </w:p>
          <w:p w14:paraId="0194F15E" w14:textId="1835B86F" w:rsidR="00BA1160" w:rsidRDefault="00BA1160" w:rsidP="00C069FC">
            <w:pPr>
              <w:ind w:right="-533"/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บ่อยครั</w:t>
            </w:r>
            <w:r w:rsidR="00822E75" w:rsidRPr="00F308AC">
              <w:rPr>
                <w:rFonts w:ascii="TH SarabunIT๙" w:hAnsi="TH SarabunIT๙"/>
                <w:sz w:val="32"/>
                <w:cs/>
              </w:rPr>
              <w:t>้</w:t>
            </w:r>
            <w:r w:rsidRPr="00F308AC">
              <w:rPr>
                <w:rFonts w:ascii="TH SarabunIT๙" w:hAnsi="TH SarabunIT๙"/>
                <w:sz w:val="32"/>
                <w:cs/>
              </w:rPr>
              <w:t>ง</w:t>
            </w:r>
          </w:p>
          <w:p w14:paraId="5FF13AB0" w14:textId="77777777" w:rsidR="00180C70" w:rsidRPr="00F308AC" w:rsidRDefault="00180C70" w:rsidP="00C069FC">
            <w:pPr>
              <w:ind w:right="-533"/>
              <w:rPr>
                <w:rFonts w:ascii="TH SarabunIT๙" w:hAnsi="TH SarabunIT๙"/>
                <w:sz w:val="32"/>
              </w:rPr>
            </w:pPr>
          </w:p>
          <w:p w14:paraId="24A00895" w14:textId="77777777" w:rsidR="00BA1160" w:rsidRPr="00F308AC" w:rsidRDefault="00822E75" w:rsidP="00C069FC">
            <w:pPr>
              <w:ind w:right="33"/>
              <w:rPr>
                <w:rFonts w:ascii="TH SarabunIT๙" w:hAnsi="TH SarabunIT๙"/>
                <w:sz w:val="32"/>
                <w:highlight w:val="yellow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lastRenderedPageBreak/>
              <w:t xml:space="preserve">2. </w:t>
            </w:r>
            <w:r w:rsidR="00BA1160" w:rsidRPr="00F308AC">
              <w:rPr>
                <w:rFonts w:ascii="TH SarabunIT๙" w:hAnsi="TH SarabunIT๙"/>
                <w:sz w:val="32"/>
                <w:cs/>
              </w:rPr>
              <w:t>การกำหนดแนวทางการปฏิบัติงาน มีผลดีต่อการควบคุมและติดตาม แต่ยังไม่สามารถตอบสนองความต้องการของประชาชนให้ทั่วถึง</w:t>
            </w:r>
          </w:p>
          <w:p w14:paraId="767310A1" w14:textId="66A46B40" w:rsidR="00721262" w:rsidRPr="00F308AC" w:rsidRDefault="00721262" w:rsidP="00C069FC">
            <w:pPr>
              <w:rPr>
                <w:rFonts w:ascii="TH SarabunIT๙" w:hAnsi="TH SarabunIT๙"/>
                <w:sz w:val="32"/>
                <w:cs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3. แจ้งชาวบ้านให้ทราบถึงผลเสียของการไม่เสนอโครงการ/กิจกรรม</w:t>
            </w:r>
          </w:p>
          <w:p w14:paraId="4B3EC08A" w14:textId="4B6EB2A6" w:rsidR="00822E75" w:rsidRPr="00F308AC" w:rsidRDefault="00721262" w:rsidP="00C069FC">
            <w:pPr>
              <w:ind w:right="33"/>
              <w:rPr>
                <w:rFonts w:ascii="TH SarabunIT๙" w:hAnsi="TH SarabunIT๙"/>
                <w:sz w:val="32"/>
                <w:highlight w:val="yellow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4. มีบันทึกรายงานการประชุมที่ระบุรายชื่อผู้เข้าร่วมประชุมแต่ละหมู่บ้าน</w:t>
            </w:r>
          </w:p>
        </w:tc>
        <w:tc>
          <w:tcPr>
            <w:tcW w:w="1710" w:type="dxa"/>
            <w:tcBorders>
              <w:top w:val="nil"/>
            </w:tcBorders>
          </w:tcPr>
          <w:p w14:paraId="25B2C397" w14:textId="18A6C6BD" w:rsidR="00BA1160" w:rsidRPr="00F308AC" w:rsidRDefault="00721262" w:rsidP="00C069FC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sz w:val="32"/>
                <w:highlight w:val="yellow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lastRenderedPageBreak/>
              <w:t xml:space="preserve">1. </w:t>
            </w:r>
            <w:r w:rsidR="00BA1160" w:rsidRPr="00F308AC">
              <w:rPr>
                <w:rFonts w:ascii="TH SarabunIT๙" w:hAnsi="TH SarabunIT๙"/>
                <w:sz w:val="32"/>
                <w:cs/>
              </w:rPr>
              <w:t>ไม่สามารถตอบสนองความต้องการของประชาชนได้ทุกกลุ่มเป้าหมาย</w:t>
            </w:r>
          </w:p>
          <w:p w14:paraId="56063EBD" w14:textId="49102571" w:rsidR="00721262" w:rsidRPr="00F308AC" w:rsidRDefault="00721262" w:rsidP="00C069FC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2</w:t>
            </w:r>
            <w:r w:rsidRPr="00F308AC">
              <w:rPr>
                <w:rFonts w:ascii="TH SarabunIT๙" w:hAnsi="TH SarabunIT๙"/>
                <w:sz w:val="32"/>
              </w:rPr>
              <w:t>.</w:t>
            </w:r>
            <w:r w:rsidRPr="00F308AC">
              <w:rPr>
                <w:rFonts w:ascii="TH SarabunIT๙" w:hAnsi="TH SarabunIT๙"/>
                <w:sz w:val="32"/>
                <w:cs/>
              </w:rPr>
              <w:t xml:space="preserve"> ประชาชนยังไม่ค่อยเข้าใจและเห็นผลดีของการร่วมประชุมประชาคม</w:t>
            </w:r>
          </w:p>
          <w:p w14:paraId="416D5682" w14:textId="540FE281" w:rsidR="00721262" w:rsidRPr="00F308AC" w:rsidRDefault="00721262" w:rsidP="00C069FC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sz w:val="32"/>
                <w:highlight w:val="yellow"/>
                <w:cs/>
              </w:rPr>
            </w:pPr>
          </w:p>
        </w:tc>
        <w:tc>
          <w:tcPr>
            <w:tcW w:w="2344" w:type="dxa"/>
            <w:tcBorders>
              <w:top w:val="nil"/>
            </w:tcBorders>
          </w:tcPr>
          <w:p w14:paraId="4ED67621" w14:textId="53EAA1D7" w:rsidR="00BA1160" w:rsidRPr="00F308AC" w:rsidRDefault="00822E75" w:rsidP="00C069FC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</w:rPr>
              <w:t xml:space="preserve">1. </w:t>
            </w:r>
            <w:r w:rsidRPr="00F308AC">
              <w:rPr>
                <w:rFonts w:ascii="TH SarabunIT๙" w:hAnsi="TH SarabunIT๙"/>
                <w:sz w:val="32"/>
                <w:cs/>
              </w:rPr>
              <w:t>มี</w:t>
            </w:r>
            <w:r w:rsidR="00BA1160" w:rsidRPr="00F308AC">
              <w:rPr>
                <w:rFonts w:ascii="TH SarabunIT๙" w:hAnsi="TH SarabunIT๙"/>
                <w:sz w:val="32"/>
                <w:cs/>
              </w:rPr>
              <w:t>การจัดทำแผนพัฒนาเป็นไปตามความต้องการของประชาชนให้มากที่สุด</w:t>
            </w:r>
          </w:p>
          <w:p w14:paraId="147EAC14" w14:textId="12FEF6A7" w:rsidR="00BA1160" w:rsidRPr="00F308AC" w:rsidRDefault="00822E75" w:rsidP="00C069FC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 xml:space="preserve">2. </w:t>
            </w:r>
            <w:r w:rsidR="00BA1160" w:rsidRPr="00F308AC">
              <w:rPr>
                <w:rFonts w:ascii="TH SarabunIT๙" w:hAnsi="TH SarabunIT๙"/>
                <w:sz w:val="32"/>
                <w:cs/>
              </w:rPr>
              <w:t>ความต้องการของประชาชนที่เกินศักยภาพ</w:t>
            </w:r>
          </w:p>
          <w:p w14:paraId="5A9C37CE" w14:textId="77777777" w:rsidR="00BA1160" w:rsidRPr="00F308AC" w:rsidRDefault="00BA1160" w:rsidP="00C069FC">
            <w:pPr>
              <w:tabs>
                <w:tab w:val="left" w:pos="720"/>
                <w:tab w:val="left" w:pos="1440"/>
                <w:tab w:val="left" w:pos="3300"/>
              </w:tabs>
              <w:ind w:right="-249"/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ของหน่วยงานให้มีการขอ</w:t>
            </w:r>
          </w:p>
          <w:p w14:paraId="7E0192D2" w14:textId="0A99581C" w:rsidR="00BA1160" w:rsidRPr="00F308AC" w:rsidRDefault="00BA1160" w:rsidP="00C069FC">
            <w:pPr>
              <w:tabs>
                <w:tab w:val="left" w:pos="720"/>
                <w:tab w:val="left" w:pos="1440"/>
                <w:tab w:val="left" w:pos="3300"/>
              </w:tabs>
              <w:ind w:right="33"/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รับสนับสนุนจากหน่วยงานที่เกี่ยวข้อง</w:t>
            </w:r>
          </w:p>
          <w:p w14:paraId="196AB58B" w14:textId="57F26557" w:rsidR="00BA1160" w:rsidRPr="00F308AC" w:rsidRDefault="00822E75" w:rsidP="00C069FC">
            <w:pPr>
              <w:tabs>
                <w:tab w:val="left" w:pos="720"/>
                <w:tab w:val="left" w:pos="1440"/>
                <w:tab w:val="left" w:pos="3300"/>
              </w:tabs>
              <w:ind w:right="33"/>
              <w:rPr>
                <w:rFonts w:ascii="TH SarabunIT๙" w:hAnsi="TH SarabunIT๙"/>
                <w:sz w:val="32"/>
                <w:cs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3.</w:t>
            </w:r>
            <w:r w:rsidR="002643CB">
              <w:rPr>
                <w:rFonts w:ascii="TH SarabunIT๙" w:hAnsi="TH SarabunIT๙" w:hint="cs"/>
                <w:sz w:val="32"/>
                <w:cs/>
              </w:rPr>
              <w:t xml:space="preserve"> </w:t>
            </w:r>
            <w:r w:rsidR="00BA1160" w:rsidRPr="00F308AC">
              <w:rPr>
                <w:rFonts w:ascii="TH SarabunIT๙" w:hAnsi="TH SarabunIT๙"/>
                <w:sz w:val="32"/>
                <w:cs/>
              </w:rPr>
              <w:t>รณรงค์ประชาสัมพันธ์ให้ประชาชนตระหนักถึงความสำคัญและประโยชน์ของการเข้าร่วมประชุม</w:t>
            </w:r>
            <w:r w:rsidRPr="00F308AC">
              <w:rPr>
                <w:rFonts w:ascii="TH SarabunIT๙" w:hAnsi="TH SarabunIT๙"/>
                <w:sz w:val="32"/>
                <w:cs/>
              </w:rPr>
              <w:t>ประชาคม</w:t>
            </w:r>
          </w:p>
          <w:p w14:paraId="32091738" w14:textId="77777777" w:rsidR="00BA1160" w:rsidRPr="00F308AC" w:rsidRDefault="00BA1160" w:rsidP="00C069FC">
            <w:pPr>
              <w:tabs>
                <w:tab w:val="left" w:pos="720"/>
                <w:tab w:val="left" w:pos="1440"/>
                <w:tab w:val="left" w:pos="3300"/>
              </w:tabs>
              <w:ind w:right="33"/>
              <w:rPr>
                <w:rFonts w:ascii="TH SarabunIT๙" w:hAnsi="TH SarabunIT๙"/>
                <w:sz w:val="32"/>
                <w:highlight w:val="yellow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เพื่อจัดทำแผนพัฒนาท้องถิ่น</w:t>
            </w:r>
          </w:p>
          <w:p w14:paraId="21CC8C72" w14:textId="4B6BCABA" w:rsidR="00721262" w:rsidRPr="00F308AC" w:rsidRDefault="0002398C" w:rsidP="00C069FC">
            <w:pPr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4</w:t>
            </w:r>
            <w:r w:rsidR="00721262" w:rsidRPr="00F308AC">
              <w:rPr>
                <w:rFonts w:ascii="TH SarabunIT๙" w:hAnsi="TH SarabunIT๙"/>
                <w:sz w:val="32"/>
              </w:rPr>
              <w:t xml:space="preserve">. </w:t>
            </w:r>
            <w:r w:rsidR="00721262" w:rsidRPr="00F308AC">
              <w:rPr>
                <w:rFonts w:ascii="TH SarabunIT๙" w:hAnsi="TH SarabunIT๙"/>
                <w:sz w:val="32"/>
                <w:cs/>
              </w:rPr>
              <w:t>ประชุมชี้แจงผ่านกิจกรรมที่ลงพื้นที่ให้ประชาชนตระหนักเห็นความสำคัญของการมีส่วนร่วมในการวางแผน</w:t>
            </w:r>
            <w:r w:rsidR="00721262" w:rsidRPr="00F308AC">
              <w:rPr>
                <w:rFonts w:ascii="TH SarabunIT๙" w:hAnsi="TH SarabunIT๙"/>
                <w:sz w:val="32"/>
                <w:cs/>
              </w:rPr>
              <w:lastRenderedPageBreak/>
              <w:t>พัฒนาท้องถิ่น</w:t>
            </w:r>
          </w:p>
          <w:p w14:paraId="3F34C7BB" w14:textId="2BB181B4" w:rsidR="00721262" w:rsidRPr="00F308AC" w:rsidRDefault="002643CB" w:rsidP="00C069FC">
            <w:pPr>
              <w:autoSpaceDE w:val="0"/>
              <w:autoSpaceDN w:val="0"/>
              <w:adjustRightInd w:val="0"/>
              <w:rPr>
                <w:rFonts w:ascii="TH SarabunIT๙" w:hAnsi="TH SarabunIT๙"/>
                <w:b/>
                <w:bCs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5</w:t>
            </w:r>
            <w:r w:rsidR="00721262" w:rsidRPr="00F308AC">
              <w:rPr>
                <w:rFonts w:ascii="TH SarabunIT๙" w:hAnsi="TH SarabunIT๙"/>
                <w:sz w:val="32"/>
                <w:cs/>
              </w:rPr>
              <w:t>. สร้างแรงจูงใจในการเข้าร่วมจัดทำประชาคม เช่น  การจับสลากรางวัล สำหรับผู้มาร่วมกิจกรรม เป็นต้น</w:t>
            </w:r>
          </w:p>
          <w:p w14:paraId="1A9C940B" w14:textId="670500DE" w:rsidR="00721262" w:rsidRPr="00F308AC" w:rsidRDefault="00721262" w:rsidP="00C069FC">
            <w:pPr>
              <w:tabs>
                <w:tab w:val="left" w:pos="720"/>
                <w:tab w:val="left" w:pos="1440"/>
                <w:tab w:val="left" w:pos="3300"/>
              </w:tabs>
              <w:ind w:right="33"/>
              <w:rPr>
                <w:rFonts w:ascii="TH SarabunIT๙" w:hAnsi="TH SarabunIT๙"/>
                <w:sz w:val="32"/>
                <w:highlight w:val="yellow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3E8232C" w14:textId="0756620A" w:rsidR="002630CB" w:rsidRPr="00C069FC" w:rsidRDefault="0075475E" w:rsidP="00C069FC">
            <w:pPr>
              <w:ind w:right="-108"/>
              <w:jc w:val="center"/>
              <w:rPr>
                <w:rFonts w:ascii="TH SarabunIT๙" w:hAnsi="TH SarabunIT๙"/>
                <w:b/>
                <w:bCs/>
                <w:sz w:val="32"/>
                <w:highlight w:val="yellow"/>
                <w:cs/>
              </w:rPr>
            </w:pPr>
            <w:r w:rsidRPr="00C069FC">
              <w:rPr>
                <w:rFonts w:ascii="TH SarabunIT๙" w:hAnsi="TH SarabunIT๙" w:hint="cs"/>
                <w:b/>
                <w:bCs/>
                <w:sz w:val="32"/>
                <w:cs/>
              </w:rPr>
              <w:lastRenderedPageBreak/>
              <w:t>สำนักปลัด</w:t>
            </w:r>
          </w:p>
        </w:tc>
      </w:tr>
    </w:tbl>
    <w:p w14:paraId="6C654D37" w14:textId="77777777" w:rsidR="0000613E" w:rsidRDefault="0000613E">
      <w:r>
        <w:br w:type="page"/>
      </w:r>
    </w:p>
    <w:tbl>
      <w:tblPr>
        <w:tblStyle w:val="a7"/>
        <w:tblW w:w="15990" w:type="dxa"/>
        <w:jc w:val="center"/>
        <w:tblLayout w:type="fixed"/>
        <w:tblLook w:val="04A0" w:firstRow="1" w:lastRow="0" w:firstColumn="1" w:lastColumn="0" w:noHBand="0" w:noVBand="1"/>
      </w:tblPr>
      <w:tblGrid>
        <w:gridCol w:w="4436"/>
        <w:gridCol w:w="1710"/>
        <w:gridCol w:w="2340"/>
        <w:gridCol w:w="1890"/>
        <w:gridCol w:w="1710"/>
        <w:gridCol w:w="2344"/>
        <w:gridCol w:w="1560"/>
      </w:tblGrid>
      <w:tr w:rsidR="00EF4EA8" w:rsidRPr="00F308AC" w14:paraId="3CE1B4B9" w14:textId="77777777" w:rsidTr="00EF4EA8">
        <w:trPr>
          <w:jc w:val="center"/>
        </w:trPr>
        <w:tc>
          <w:tcPr>
            <w:tcW w:w="4436" w:type="dxa"/>
          </w:tcPr>
          <w:p w14:paraId="5EFB0896" w14:textId="77777777" w:rsidR="00EF4EA8" w:rsidRPr="00EF4EA8" w:rsidRDefault="00EF4EA8" w:rsidP="00EF4EA8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F4EA8">
              <w:rPr>
                <w:rFonts w:ascii="TH SarabunIT๙" w:hAnsi="TH SarabunIT๙" w:cs="TH SarabunIT๙"/>
                <w:b/>
                <w:bCs/>
              </w:rPr>
              <w:lastRenderedPageBreak/>
              <w:br w:type="page"/>
            </w:r>
            <w:r w:rsidRPr="00EF4EA8">
              <w:rPr>
                <w:rFonts w:ascii="TH SarabunIT๙" w:hAnsi="TH SarabunIT๙" w:cs="TH SarabunIT๙"/>
                <w:b/>
                <w:bCs/>
              </w:rPr>
              <w:br w:type="page"/>
            </w:r>
            <w:r w:rsidRPr="00EF4EA8">
              <w:rPr>
                <w:rFonts w:ascii="TH SarabunIT๙" w:hAnsi="TH SarabunIT๙" w:cs="TH SarabunIT๙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</w:t>
            </w:r>
          </w:p>
          <w:p w14:paraId="710F3491" w14:textId="5F8540C0" w:rsidR="00EF4EA8" w:rsidRPr="00F308AC" w:rsidRDefault="00EF4EA8" w:rsidP="00EF4EA8">
            <w:pPr>
              <w:tabs>
                <w:tab w:val="left" w:pos="720"/>
                <w:tab w:val="left" w:pos="1440"/>
                <w:tab w:val="left" w:pos="3300"/>
              </w:tabs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EF4EA8">
              <w:rPr>
                <w:rFonts w:ascii="TH SarabunIT๙" w:hAnsi="TH SarabunIT๙"/>
                <w:b/>
                <w:bCs/>
                <w:cs/>
              </w:rPr>
              <w:t>ที่สำคัญของหน่วยงานของรัฐ/วัตถุประสงค์</w:t>
            </w:r>
          </w:p>
        </w:tc>
        <w:tc>
          <w:tcPr>
            <w:tcW w:w="1710" w:type="dxa"/>
          </w:tcPr>
          <w:p w14:paraId="6F608061" w14:textId="1611F2EC" w:rsidR="00EF4EA8" w:rsidRPr="00F308AC" w:rsidRDefault="00EF4EA8" w:rsidP="00EF4EA8">
            <w:pPr>
              <w:ind w:right="-250"/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</w:p>
        </w:tc>
        <w:tc>
          <w:tcPr>
            <w:tcW w:w="2340" w:type="dxa"/>
          </w:tcPr>
          <w:p w14:paraId="49A11429" w14:textId="77777777" w:rsidR="00EF4EA8" w:rsidRDefault="00EF4EA8" w:rsidP="00EF4EA8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  <w:p w14:paraId="642A040B" w14:textId="438F4D39" w:rsidR="00EF4EA8" w:rsidRPr="00F308AC" w:rsidRDefault="00EF4EA8" w:rsidP="00EF4EA8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ที่มีอยู่</w:t>
            </w:r>
          </w:p>
        </w:tc>
        <w:tc>
          <w:tcPr>
            <w:tcW w:w="1890" w:type="dxa"/>
          </w:tcPr>
          <w:p w14:paraId="6B9265DC" w14:textId="77777777" w:rsidR="00EF4EA8" w:rsidRPr="008A173D" w:rsidRDefault="00EF4EA8" w:rsidP="00EF4EA8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การประเมินผล</w:t>
            </w:r>
          </w:p>
          <w:p w14:paraId="3AEA0F1C" w14:textId="6A5AA72C" w:rsidR="00EF4EA8" w:rsidRPr="00F308AC" w:rsidRDefault="00EF4EA8" w:rsidP="00EF4EA8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710" w:type="dxa"/>
          </w:tcPr>
          <w:p w14:paraId="40527B57" w14:textId="32CC45BC" w:rsidR="00EF4EA8" w:rsidRPr="00F308AC" w:rsidRDefault="00EF4EA8" w:rsidP="00EF4EA8">
            <w:pPr>
              <w:tabs>
                <w:tab w:val="left" w:pos="720"/>
                <w:tab w:val="left" w:pos="1440"/>
                <w:tab w:val="left" w:pos="3300"/>
              </w:tabs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ที่ยังมีอยู่</w:t>
            </w:r>
          </w:p>
        </w:tc>
        <w:tc>
          <w:tcPr>
            <w:tcW w:w="2344" w:type="dxa"/>
          </w:tcPr>
          <w:p w14:paraId="619C15B6" w14:textId="77777777" w:rsidR="00EF4EA8" w:rsidRPr="008A173D" w:rsidRDefault="00EF4EA8" w:rsidP="00EF4EA8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การปรับปรุง</w:t>
            </w:r>
          </w:p>
          <w:p w14:paraId="37528E19" w14:textId="3BF9CDD8" w:rsidR="00EF4EA8" w:rsidRPr="00F308AC" w:rsidRDefault="00EF4EA8" w:rsidP="00EF4EA8">
            <w:pPr>
              <w:tabs>
                <w:tab w:val="left" w:pos="720"/>
                <w:tab w:val="left" w:pos="1440"/>
                <w:tab w:val="left" w:pos="3300"/>
              </w:tabs>
              <w:ind w:right="-392"/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560" w:type="dxa"/>
          </w:tcPr>
          <w:p w14:paraId="75223895" w14:textId="795AB26E" w:rsidR="00EF4EA8" w:rsidRPr="00C069FC" w:rsidRDefault="00EF4EA8" w:rsidP="00EF4EA8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หน่วยงานที่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รับผิดชอบ</w:t>
            </w:r>
          </w:p>
        </w:tc>
      </w:tr>
      <w:tr w:rsidR="00A825F4" w:rsidRPr="00F308AC" w14:paraId="6396BDBC" w14:textId="77777777" w:rsidTr="00EF4EA8">
        <w:trPr>
          <w:jc w:val="center"/>
        </w:trPr>
        <w:tc>
          <w:tcPr>
            <w:tcW w:w="4436" w:type="dxa"/>
            <w:tcBorders>
              <w:top w:val="nil"/>
            </w:tcBorders>
          </w:tcPr>
          <w:p w14:paraId="202F1E76" w14:textId="14696807" w:rsidR="00822E75" w:rsidRPr="00F308AC" w:rsidRDefault="00822E75" w:rsidP="00C069FC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b/>
                <w:bCs/>
                <w:sz w:val="32"/>
              </w:rPr>
            </w:pPr>
            <w:r w:rsidRPr="00F308AC">
              <w:rPr>
                <w:rFonts w:ascii="TH SarabunIT๙" w:hAnsi="TH SarabunIT๙"/>
                <w:b/>
                <w:bCs/>
                <w:sz w:val="32"/>
              </w:rPr>
              <w:t xml:space="preserve">2. </w:t>
            </w:r>
            <w:r w:rsidRPr="00F308AC">
              <w:rPr>
                <w:rFonts w:ascii="TH SarabunIT๙" w:hAnsi="TH SarabunIT๙"/>
                <w:b/>
                <w:bCs/>
                <w:sz w:val="32"/>
                <w:cs/>
              </w:rPr>
              <w:t>งานธุรการและสารบรรณ</w:t>
            </w:r>
          </w:p>
          <w:p w14:paraId="1A81624C" w14:textId="77777777" w:rsidR="00822E75" w:rsidRPr="00F308AC" w:rsidRDefault="00822E75" w:rsidP="00C069FC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b/>
                <w:bCs/>
                <w:sz w:val="32"/>
                <w:u w:val="single"/>
              </w:rPr>
            </w:pPr>
            <w:r w:rsidRPr="00F308AC">
              <w:rPr>
                <w:rFonts w:ascii="TH SarabunIT๙" w:hAnsi="TH SarabunIT๙"/>
                <w:b/>
                <w:bCs/>
                <w:sz w:val="32"/>
                <w:u w:val="single"/>
                <w:cs/>
              </w:rPr>
              <w:t>วัตถุประสงค์</w:t>
            </w:r>
          </w:p>
          <w:p w14:paraId="5EA860B1" w14:textId="5018ED95" w:rsidR="00645C11" w:rsidRPr="00F308AC" w:rsidRDefault="004B22BD" w:rsidP="00C069FC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b/>
                <w:bCs/>
                <w:sz w:val="32"/>
                <w:u w:val="single"/>
              </w:rPr>
            </w:pPr>
            <w:r w:rsidRPr="00F308AC">
              <w:rPr>
                <w:rFonts w:ascii="TH SarabunIT๙" w:hAnsi="TH SarabunIT๙"/>
                <w:sz w:val="32"/>
              </w:rPr>
              <w:t xml:space="preserve">1. </w:t>
            </w:r>
            <w:r w:rsidR="00822E75" w:rsidRPr="00F308AC">
              <w:rPr>
                <w:rFonts w:ascii="TH SarabunIT๙" w:hAnsi="TH SarabunIT๙"/>
                <w:sz w:val="32"/>
                <w:cs/>
              </w:rPr>
              <w:t>เพื่อให้การปฏิบัติงานธุรการและสารบรรณเป็นไปด้วยความเรียบร้อยถูกต้องและมี</w:t>
            </w:r>
            <w:r w:rsidR="00C069FC">
              <w:rPr>
                <w:rFonts w:ascii="TH SarabunIT๙" w:hAnsi="TH SarabunIT๙" w:hint="cs"/>
                <w:sz w:val="32"/>
                <w:cs/>
              </w:rPr>
              <w:t>ป</w:t>
            </w:r>
            <w:r w:rsidR="00822E75" w:rsidRPr="00F308AC">
              <w:rPr>
                <w:rFonts w:ascii="TH SarabunIT๙" w:hAnsi="TH SarabunIT๙"/>
                <w:sz w:val="32"/>
                <w:cs/>
              </w:rPr>
              <w:t>ระสิทธิภาพ</w:t>
            </w:r>
          </w:p>
          <w:p w14:paraId="6C5D7346" w14:textId="00749383" w:rsidR="004B22BD" w:rsidRPr="00F308AC" w:rsidRDefault="004B22BD" w:rsidP="00C069FC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b/>
                <w:bCs/>
                <w:sz w:val="32"/>
                <w:u w:val="single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2. เพื่อให้งานสารบรรณ  เกิดควา</w:t>
            </w:r>
            <w:r w:rsidR="00F4555A">
              <w:rPr>
                <w:rFonts w:ascii="TH SarabunIT๙" w:hAnsi="TH SarabunIT๙"/>
                <w:sz w:val="32"/>
                <w:cs/>
              </w:rPr>
              <w:t>มเป็นระบบ สามารถสืบค้นได้สะดวก</w:t>
            </w:r>
            <w:r w:rsidRPr="00F308AC">
              <w:rPr>
                <w:rFonts w:ascii="TH SarabunIT๙" w:hAnsi="TH SarabunIT๙"/>
                <w:sz w:val="32"/>
                <w:cs/>
              </w:rPr>
              <w:t>รวดเร็ว</w:t>
            </w:r>
          </w:p>
        </w:tc>
        <w:tc>
          <w:tcPr>
            <w:tcW w:w="1710" w:type="dxa"/>
            <w:tcBorders>
              <w:top w:val="nil"/>
            </w:tcBorders>
          </w:tcPr>
          <w:p w14:paraId="5533242A" w14:textId="45E5DF23" w:rsidR="00822E75" w:rsidRDefault="00996064" w:rsidP="00C069FC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 xml:space="preserve">1. </w:t>
            </w:r>
            <w:r w:rsidR="00645C11">
              <w:rPr>
                <w:rFonts w:ascii="TH SarabunIT๙" w:hAnsi="TH SarabunIT๙" w:hint="cs"/>
                <w:sz w:val="32"/>
                <w:cs/>
              </w:rPr>
              <w:t>สถานที่ในการจัดเก็บ</w:t>
            </w:r>
            <w:r w:rsidR="009035AC">
              <w:rPr>
                <w:rFonts w:ascii="TH SarabunIT๙" w:hAnsi="TH SarabunIT๙" w:hint="cs"/>
                <w:sz w:val="32"/>
                <w:cs/>
              </w:rPr>
              <w:t>หนังสือภายนอก</w:t>
            </w:r>
            <w:r w:rsidR="00C069FC">
              <w:rPr>
                <w:rFonts w:ascii="TH SarabunIT๙" w:hAnsi="TH SarabunIT๙" w:hint="cs"/>
                <w:sz w:val="32"/>
                <w:cs/>
              </w:rPr>
              <w:t xml:space="preserve"> </w:t>
            </w:r>
            <w:r w:rsidR="00645C11">
              <w:rPr>
                <w:rFonts w:ascii="TH SarabunIT๙" w:hAnsi="TH SarabunIT๙"/>
                <w:sz w:val="32"/>
                <w:cs/>
              </w:rPr>
              <w:t>–</w:t>
            </w:r>
            <w:r w:rsidR="00645C11">
              <w:rPr>
                <w:rFonts w:ascii="TH SarabunIT๙" w:hAnsi="TH SarabunIT๙" w:hint="cs"/>
                <w:sz w:val="32"/>
                <w:cs/>
              </w:rPr>
              <w:t xml:space="preserve"> </w:t>
            </w:r>
            <w:r w:rsidR="009035AC">
              <w:rPr>
                <w:rFonts w:ascii="TH SarabunIT๙" w:hAnsi="TH SarabunIT๙" w:hint="cs"/>
                <w:sz w:val="32"/>
                <w:cs/>
              </w:rPr>
              <w:t>ภายใน</w:t>
            </w:r>
            <w:r w:rsidR="00645C11">
              <w:rPr>
                <w:rFonts w:ascii="TH SarabunIT๙" w:hAnsi="TH SarabunIT๙" w:hint="cs"/>
                <w:sz w:val="32"/>
                <w:cs/>
              </w:rPr>
              <w:t xml:space="preserve"> หนังสือของทางราชการต่างๆ ยัง</w:t>
            </w:r>
            <w:r w:rsidR="00645C11" w:rsidRPr="00645C11">
              <w:rPr>
                <w:rFonts w:ascii="TH SarabunIT๙" w:hAnsi="TH SarabunIT๙" w:hint="cs"/>
                <w:sz w:val="32"/>
                <w:cs/>
              </w:rPr>
              <w:t xml:space="preserve">มีไม่เพียงพอ </w:t>
            </w:r>
          </w:p>
          <w:p w14:paraId="6A41FE7D" w14:textId="1EAE1DBB" w:rsidR="0082413B" w:rsidRDefault="0082413B" w:rsidP="0082413B">
            <w:pPr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2. การพิจารณาความสำคัญของหนังสือยังเต็มประสิทธิภาพ</w:t>
            </w:r>
          </w:p>
          <w:p w14:paraId="581C3499" w14:textId="1BAC8E90" w:rsidR="00996064" w:rsidRPr="00F308AC" w:rsidRDefault="0082413B" w:rsidP="0082413B">
            <w:pPr>
              <w:rPr>
                <w:rFonts w:ascii="TH SarabunIT๙" w:hAnsi="TH SarabunIT๙"/>
                <w:b/>
                <w:bCs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3</w:t>
            </w:r>
            <w:r w:rsidR="00996064" w:rsidRPr="00F308AC">
              <w:rPr>
                <w:rFonts w:ascii="TH SarabunIT๙" w:hAnsi="TH SarabunIT๙"/>
                <w:sz w:val="32"/>
              </w:rPr>
              <w:t xml:space="preserve">. </w:t>
            </w:r>
            <w:r w:rsidR="00996064" w:rsidRPr="00F308AC">
              <w:rPr>
                <w:rFonts w:ascii="TH SarabunIT๙" w:hAnsi="TH SarabunIT๙"/>
                <w:sz w:val="32"/>
                <w:cs/>
              </w:rPr>
              <w:t>มีการติดตาม ตรวจสอบโดยหัวหน้าสำนักงานปลัดในการกำกับดูแลอย่างสม่ำเสมอ</w:t>
            </w:r>
          </w:p>
        </w:tc>
        <w:tc>
          <w:tcPr>
            <w:tcW w:w="2340" w:type="dxa"/>
            <w:tcBorders>
              <w:top w:val="nil"/>
            </w:tcBorders>
          </w:tcPr>
          <w:p w14:paraId="6DFBD0A5" w14:textId="750F2B82" w:rsidR="00822E75" w:rsidRPr="00F308AC" w:rsidRDefault="0003515E" w:rsidP="00C069FC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</w:rPr>
              <w:t xml:space="preserve">1. </w:t>
            </w:r>
            <w:r w:rsidR="00822E75" w:rsidRPr="00F308AC">
              <w:rPr>
                <w:rFonts w:ascii="TH SarabunIT๙" w:hAnsi="TH SarabunIT๙"/>
                <w:sz w:val="32"/>
                <w:cs/>
              </w:rPr>
              <w:t>มีคำสั่งแบ่งงานตามภารกิจหน้าที่ความรับผิดชอบชัดเจน</w:t>
            </w:r>
          </w:p>
          <w:p w14:paraId="70804B7D" w14:textId="0842DDC7" w:rsidR="00822E75" w:rsidRPr="00F308AC" w:rsidRDefault="0003515E" w:rsidP="00C069FC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 xml:space="preserve">2. </w:t>
            </w:r>
            <w:r w:rsidR="00822E75" w:rsidRPr="00F308AC">
              <w:rPr>
                <w:rFonts w:ascii="TH SarabunIT๙" w:hAnsi="TH SarabunIT๙"/>
                <w:sz w:val="32"/>
                <w:cs/>
              </w:rPr>
              <w:t>จัดส่งบุคลากรเข้าฝึกอบรม</w:t>
            </w:r>
          </w:p>
          <w:p w14:paraId="787AEC14" w14:textId="6479890B" w:rsidR="00822E75" w:rsidRPr="00F308AC" w:rsidRDefault="0003515E" w:rsidP="00C069FC">
            <w:pPr>
              <w:rPr>
                <w:rFonts w:ascii="TH SarabunIT๙" w:hAnsi="TH SarabunIT๙"/>
                <w:b/>
                <w:bCs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3.</w:t>
            </w:r>
            <w:r w:rsidR="0000613E">
              <w:rPr>
                <w:rFonts w:ascii="TH SarabunIT๙" w:hAnsi="TH SarabunIT๙" w:hint="cs"/>
                <w:sz w:val="32"/>
                <w:cs/>
              </w:rPr>
              <w:t xml:space="preserve"> </w:t>
            </w:r>
            <w:r w:rsidR="00822E75" w:rsidRPr="00F308AC">
              <w:rPr>
                <w:rFonts w:ascii="TH SarabunIT๙" w:hAnsi="TH SarabunIT๙"/>
                <w:sz w:val="32"/>
                <w:cs/>
              </w:rPr>
              <w:t>ระเบียบสำนักนายกรัฐมนตรีว่าด้วยงานสารบรรณ พ.ศ. ๒๕๒๖ และแก้ไขเพิ่มเติม</w:t>
            </w:r>
          </w:p>
          <w:p w14:paraId="4D1AA846" w14:textId="14D41F17" w:rsidR="00996064" w:rsidRPr="00F308AC" w:rsidRDefault="00996064" w:rsidP="00C069FC">
            <w:pPr>
              <w:spacing w:before="60"/>
              <w:rPr>
                <w:rFonts w:ascii="TH SarabunIT๙" w:hAnsi="TH SarabunIT๙"/>
                <w:b/>
                <w:bCs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4. แจ้งที่ประชุมผู้บริหาร พนักงาน  เกี่ยวกับการลงเลข</w:t>
            </w:r>
            <w:r w:rsidR="0000613E">
              <w:rPr>
                <w:rFonts w:ascii="TH SarabunIT๙" w:hAnsi="TH SarabunIT๙" w:hint="cs"/>
                <w:sz w:val="32"/>
                <w:cs/>
              </w:rPr>
              <w:t>หนังสือ</w:t>
            </w:r>
            <w:r w:rsidRPr="00F308AC">
              <w:rPr>
                <w:rFonts w:ascii="TH SarabunIT๙" w:hAnsi="TH SarabunIT๙"/>
                <w:sz w:val="32"/>
                <w:cs/>
              </w:rPr>
              <w:t>รับ – ส่ง ประกาศ คำสั่งต่างๆ ให้ธุรการกลางเป็นผู้ออกเลขส่ง พร้อมเจ้าของเรื่องนำเอกสารให้ธุรการกลาง</w:t>
            </w:r>
          </w:p>
        </w:tc>
        <w:tc>
          <w:tcPr>
            <w:tcW w:w="1890" w:type="dxa"/>
            <w:tcBorders>
              <w:top w:val="nil"/>
            </w:tcBorders>
          </w:tcPr>
          <w:p w14:paraId="16DB42B6" w14:textId="0AA12D38" w:rsidR="00822E75" w:rsidRPr="00F308AC" w:rsidRDefault="00F24133" w:rsidP="00C069FC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b/>
                <w:bCs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 xml:space="preserve">1. </w:t>
            </w:r>
            <w:r w:rsidR="009035AC" w:rsidRPr="00F308AC">
              <w:rPr>
                <w:rFonts w:ascii="TH SarabunIT๙" w:hAnsi="TH SarabunIT๙"/>
                <w:sz w:val="32"/>
                <w:cs/>
              </w:rPr>
              <w:t>ประชุม</w:t>
            </w:r>
            <w:r w:rsidR="0082413B">
              <w:rPr>
                <w:rFonts w:ascii="TH SarabunIT๙" w:hAnsi="TH SarabunIT๙" w:hint="cs"/>
                <w:sz w:val="32"/>
                <w:cs/>
              </w:rPr>
              <w:t>ปรึกษาหารือหาแนวทางแก้ไขปัญหาสถานที่จัดเก็บเอกสาร</w:t>
            </w:r>
            <w:r w:rsidR="00822E75" w:rsidRPr="00F308AC">
              <w:rPr>
                <w:rFonts w:ascii="TH SarabunIT๙" w:hAnsi="TH SarabunIT๙"/>
                <w:sz w:val="32"/>
                <w:cs/>
              </w:rPr>
              <w:t xml:space="preserve"> </w:t>
            </w:r>
          </w:p>
          <w:p w14:paraId="12B66557" w14:textId="487C6F13" w:rsidR="00F24133" w:rsidRPr="00F308AC" w:rsidRDefault="00F24133" w:rsidP="00C069FC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b/>
                <w:bCs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2. มีการติดตาม ตรวจสอบโดยหัวหน้าสำนักงานปลัด  ในการกำกับดูแลอย่างสม่ำเสมอ</w:t>
            </w:r>
          </w:p>
        </w:tc>
        <w:tc>
          <w:tcPr>
            <w:tcW w:w="1710" w:type="dxa"/>
            <w:tcBorders>
              <w:top w:val="nil"/>
            </w:tcBorders>
          </w:tcPr>
          <w:p w14:paraId="5C4DF2EA" w14:textId="190E799B" w:rsidR="00822E75" w:rsidRDefault="00F24133" w:rsidP="00C069FC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 xml:space="preserve">1. </w:t>
            </w:r>
            <w:r w:rsidR="0096010E">
              <w:rPr>
                <w:rFonts w:ascii="TH SarabunIT๙" w:hAnsi="TH SarabunIT๙" w:hint="cs"/>
                <w:sz w:val="32"/>
                <w:cs/>
              </w:rPr>
              <w:t>จำนวน</w:t>
            </w:r>
            <w:r w:rsidR="00645C11">
              <w:rPr>
                <w:rFonts w:ascii="TH SarabunIT๙" w:hAnsi="TH SarabunIT๙" w:hint="cs"/>
                <w:sz w:val="32"/>
                <w:cs/>
              </w:rPr>
              <w:t>บุคลากร</w:t>
            </w:r>
            <w:r w:rsidR="0096010E">
              <w:rPr>
                <w:rFonts w:ascii="TH SarabunIT๙" w:hAnsi="TH SarabunIT๙" w:hint="cs"/>
                <w:sz w:val="32"/>
                <w:cs/>
              </w:rPr>
              <w:t>ด้าน</w:t>
            </w:r>
            <w:r w:rsidR="0082413B">
              <w:rPr>
                <w:rFonts w:ascii="TH SarabunIT๙" w:hAnsi="TH SarabunIT๙" w:hint="cs"/>
                <w:sz w:val="32"/>
                <w:cs/>
              </w:rPr>
              <w:t>งาน</w:t>
            </w:r>
            <w:r w:rsidR="0082413B" w:rsidRPr="0082413B">
              <w:rPr>
                <w:rFonts w:ascii="TH SarabunIT๙" w:hAnsi="TH SarabunIT๙"/>
                <w:sz w:val="32"/>
                <w:cs/>
              </w:rPr>
              <w:t>ธุรการและสารบรรณ</w:t>
            </w:r>
            <w:r w:rsidR="0096010E">
              <w:rPr>
                <w:rFonts w:ascii="TH SarabunIT๙" w:hAnsi="TH SarabunIT๙" w:hint="cs"/>
                <w:sz w:val="32"/>
                <w:cs/>
              </w:rPr>
              <w:t>มีไม่เพียงพอ</w:t>
            </w:r>
          </w:p>
          <w:p w14:paraId="6E37D4C7" w14:textId="2FBCABEC" w:rsidR="0096010E" w:rsidRPr="00F308AC" w:rsidRDefault="0096010E" w:rsidP="00C069FC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sz w:val="32"/>
                <w:cs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2. ยังไม่สามารถจัดหาสถานที่ในการจัดเก็บเอกสารได้อย่างพอเพียง</w:t>
            </w:r>
          </w:p>
          <w:p w14:paraId="24955758" w14:textId="7BCAF2BF" w:rsidR="00F24133" w:rsidRPr="00F308AC" w:rsidRDefault="0096010E" w:rsidP="00C069FC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/>
                <w:sz w:val="32"/>
              </w:rPr>
              <w:t>3</w:t>
            </w:r>
            <w:r w:rsidR="00F24133" w:rsidRPr="00F308AC">
              <w:rPr>
                <w:rFonts w:ascii="TH SarabunIT๙" w:hAnsi="TH SarabunIT๙"/>
                <w:sz w:val="32"/>
              </w:rPr>
              <w:t xml:space="preserve">. </w:t>
            </w:r>
            <w:r w:rsidR="00F24133" w:rsidRPr="00F308AC">
              <w:rPr>
                <w:rFonts w:ascii="TH SarabunIT๙" w:hAnsi="TH SarabunIT๙"/>
                <w:sz w:val="32"/>
                <w:cs/>
              </w:rPr>
              <w:t>มีการติดตาม ตรวจสอบโดยหัวหน้าสำนักปลัดในการกำกับดูแลอย่างสม่ำเสมอ</w:t>
            </w:r>
          </w:p>
          <w:p w14:paraId="7A5A8142" w14:textId="77777777" w:rsidR="00822E75" w:rsidRPr="00F308AC" w:rsidRDefault="00822E75" w:rsidP="00C069FC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b/>
                <w:bCs/>
                <w:sz w:val="32"/>
              </w:rPr>
            </w:pPr>
          </w:p>
        </w:tc>
        <w:tc>
          <w:tcPr>
            <w:tcW w:w="2344" w:type="dxa"/>
            <w:tcBorders>
              <w:top w:val="nil"/>
            </w:tcBorders>
          </w:tcPr>
          <w:p w14:paraId="3E6FC766" w14:textId="437B5B97" w:rsidR="00822E75" w:rsidRPr="00F308AC" w:rsidRDefault="009035AC" w:rsidP="0082413B">
            <w:pPr>
              <w:tabs>
                <w:tab w:val="left" w:pos="280"/>
                <w:tab w:val="left" w:pos="720"/>
                <w:tab w:val="left" w:pos="998"/>
                <w:tab w:val="left" w:pos="3300"/>
              </w:tabs>
              <w:rPr>
                <w:rFonts w:ascii="TH SarabunIT๙" w:hAnsi="TH SarabunIT๙"/>
                <w:sz w:val="32"/>
                <w:cs/>
              </w:rPr>
            </w:pPr>
            <w:r>
              <w:rPr>
                <w:rFonts w:ascii="TH SarabunIT๙" w:hAnsi="TH SarabunIT๙"/>
                <w:sz w:val="32"/>
                <w:cs/>
              </w:rPr>
              <w:t>1.</w:t>
            </w:r>
            <w:r>
              <w:rPr>
                <w:rFonts w:ascii="TH SarabunIT๙" w:hAnsi="TH SarabunIT๙"/>
                <w:sz w:val="32"/>
              </w:rPr>
              <w:t xml:space="preserve"> </w:t>
            </w:r>
            <w:r>
              <w:rPr>
                <w:rFonts w:ascii="TH SarabunIT๙" w:hAnsi="TH SarabunIT๙" w:hint="cs"/>
                <w:sz w:val="32"/>
                <w:cs/>
              </w:rPr>
              <w:t>หนังสือภายนอก</w:t>
            </w:r>
            <w:r w:rsidR="00C069FC">
              <w:rPr>
                <w:rFonts w:ascii="TH SarabunIT๙" w:hAnsi="TH SarabunIT๙" w:hint="cs"/>
                <w:sz w:val="32"/>
                <w:cs/>
              </w:rPr>
              <w:t xml:space="preserve"> </w:t>
            </w:r>
            <w:r>
              <w:rPr>
                <w:rFonts w:ascii="TH SarabunIT๙" w:hAnsi="TH SarabunIT๙" w:hint="cs"/>
                <w:sz w:val="32"/>
                <w:cs/>
              </w:rPr>
              <w:t>-    ภายใน</w:t>
            </w:r>
            <w:r>
              <w:rPr>
                <w:rFonts w:ascii="TH SarabunIT๙" w:hAnsi="TH SarabunIT๙"/>
                <w:sz w:val="32"/>
              </w:rPr>
              <w:t xml:space="preserve"> </w:t>
            </w:r>
            <w:r>
              <w:rPr>
                <w:rFonts w:ascii="TH SarabunIT๙" w:hAnsi="TH SarabunIT๙" w:hint="cs"/>
                <w:sz w:val="32"/>
                <w:cs/>
              </w:rPr>
              <w:t>ต้องนำเสนอตามลำดับชั้นผู้บังคับบัญชาลงนาม เสร็จเรียบร้อยจึงนำมาออกเลขกับงานธุรการกลางเพื่อเก็บสำเนาไว้จำนวน 1 ฉบับ</w:t>
            </w:r>
          </w:p>
          <w:p w14:paraId="614156E4" w14:textId="022C5789" w:rsidR="00822E75" w:rsidRPr="00F308AC" w:rsidRDefault="0003515E" w:rsidP="00C069FC">
            <w:pPr>
              <w:tabs>
                <w:tab w:val="left" w:pos="720"/>
                <w:tab w:val="left" w:pos="1440"/>
                <w:tab w:val="left" w:pos="3300"/>
              </w:tabs>
              <w:ind w:right="-392"/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</w:rPr>
              <w:t xml:space="preserve">2. </w:t>
            </w:r>
            <w:r w:rsidR="00822E75" w:rsidRPr="00F308AC">
              <w:rPr>
                <w:rFonts w:ascii="TH SarabunIT๙" w:hAnsi="TH SarabunIT๙"/>
                <w:sz w:val="32"/>
                <w:cs/>
              </w:rPr>
              <w:t>จัดส่งเจ้าหน้าที่เข้ารับ</w:t>
            </w:r>
          </w:p>
          <w:p w14:paraId="3DA79800" w14:textId="77777777" w:rsidR="00822E75" w:rsidRPr="00F308AC" w:rsidRDefault="00822E75" w:rsidP="00C069FC">
            <w:pPr>
              <w:rPr>
                <w:rFonts w:ascii="TH SarabunIT๙" w:hAnsi="TH SarabunIT๙"/>
                <w:b/>
                <w:bCs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การฝึกอบรมและเพิ่มเติมความรู้ความเข้าใจ</w:t>
            </w:r>
          </w:p>
          <w:p w14:paraId="617F0639" w14:textId="4C98FD5F" w:rsidR="00F24133" w:rsidRPr="00F308AC" w:rsidRDefault="00F24133" w:rsidP="00C069FC">
            <w:pPr>
              <w:autoSpaceDE w:val="0"/>
              <w:autoSpaceDN w:val="0"/>
              <w:adjustRightInd w:val="0"/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3. เจ้าหน้าที่ผู้ปฏิบัติงานด้านธุรการติดตามและนำหนังสือจากผู้รับผิดชอบงานนั้นๆ  มาเก็บไว้ที่ส่วนกลาง</w:t>
            </w:r>
          </w:p>
          <w:p w14:paraId="7D1DCC31" w14:textId="22AF4392" w:rsidR="00F24133" w:rsidRPr="00F308AC" w:rsidRDefault="00F24133" w:rsidP="00C069FC">
            <w:pPr>
              <w:rPr>
                <w:rFonts w:ascii="TH SarabunIT๙" w:hAnsi="TH SarabunIT๙"/>
                <w:b/>
                <w:bCs/>
                <w:sz w:val="32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7B2F6085" w14:textId="2276EB5E" w:rsidR="00F24133" w:rsidRPr="00C069FC" w:rsidRDefault="0075475E" w:rsidP="00C069FC">
            <w:pPr>
              <w:ind w:right="-108"/>
              <w:jc w:val="center"/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C069FC">
              <w:rPr>
                <w:rFonts w:ascii="TH SarabunIT๙" w:hAnsi="TH SarabunIT๙" w:hint="cs"/>
                <w:b/>
                <w:bCs/>
                <w:sz w:val="32"/>
                <w:cs/>
              </w:rPr>
              <w:t>สำนักปลัด</w:t>
            </w:r>
          </w:p>
        </w:tc>
      </w:tr>
    </w:tbl>
    <w:p w14:paraId="2DC0C262" w14:textId="77777777" w:rsidR="00EF4EA8" w:rsidRDefault="00EF4EA8">
      <w:r>
        <w:br w:type="page"/>
      </w:r>
    </w:p>
    <w:tbl>
      <w:tblPr>
        <w:tblW w:w="15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6"/>
        <w:gridCol w:w="1710"/>
        <w:gridCol w:w="2250"/>
        <w:gridCol w:w="1980"/>
        <w:gridCol w:w="1710"/>
        <w:gridCol w:w="2340"/>
        <w:gridCol w:w="1563"/>
      </w:tblGrid>
      <w:tr w:rsidR="00EF4EA8" w:rsidRPr="008A173D" w14:paraId="5DE7CAC7" w14:textId="77777777" w:rsidTr="00EF4EA8">
        <w:trPr>
          <w:trHeight w:val="337"/>
          <w:jc w:val="center"/>
        </w:trPr>
        <w:tc>
          <w:tcPr>
            <w:tcW w:w="4436" w:type="dxa"/>
          </w:tcPr>
          <w:p w14:paraId="384026C7" w14:textId="77777777" w:rsidR="00EF4EA8" w:rsidRPr="00EF4EA8" w:rsidRDefault="00EF4EA8" w:rsidP="00EF4EA8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F4EA8">
              <w:rPr>
                <w:rFonts w:ascii="TH SarabunIT๙" w:hAnsi="TH SarabunIT๙" w:cs="TH SarabunIT๙"/>
                <w:b/>
                <w:bCs/>
              </w:rPr>
              <w:lastRenderedPageBreak/>
              <w:br w:type="page"/>
            </w:r>
            <w:r w:rsidRPr="00EF4EA8">
              <w:rPr>
                <w:rFonts w:ascii="TH SarabunIT๙" w:hAnsi="TH SarabunIT๙" w:cs="TH SarabunIT๙"/>
                <w:b/>
                <w:bCs/>
              </w:rPr>
              <w:br w:type="page"/>
            </w:r>
            <w:r w:rsidRPr="00EF4EA8">
              <w:rPr>
                <w:rFonts w:ascii="TH SarabunIT๙" w:hAnsi="TH SarabunIT๙" w:cs="TH SarabunIT๙"/>
                <w:b/>
                <w:bCs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</w:t>
            </w:r>
          </w:p>
          <w:p w14:paraId="7755A992" w14:textId="101C7C02" w:rsidR="00EF4EA8" w:rsidRPr="008A173D" w:rsidRDefault="00EF4EA8" w:rsidP="00EF4EA8">
            <w:pPr>
              <w:spacing w:after="0"/>
              <w:ind w:left="-108" w:right="-108"/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EF4EA8">
              <w:rPr>
                <w:rFonts w:ascii="TH SarabunIT๙" w:hAnsi="TH SarabunIT๙"/>
                <w:b/>
                <w:bCs/>
                <w:cs/>
              </w:rPr>
              <w:t>ที่สำคัญของหน่วยงานของรัฐ/วัตถุประสงค์</w:t>
            </w:r>
          </w:p>
        </w:tc>
        <w:tc>
          <w:tcPr>
            <w:tcW w:w="1710" w:type="dxa"/>
          </w:tcPr>
          <w:p w14:paraId="2C574319" w14:textId="1099E2D7" w:rsidR="00EF4EA8" w:rsidRPr="008A173D" w:rsidRDefault="00EF4EA8" w:rsidP="00EF4EA8">
            <w:pPr>
              <w:spacing w:after="0"/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</w:p>
        </w:tc>
        <w:tc>
          <w:tcPr>
            <w:tcW w:w="2250" w:type="dxa"/>
          </w:tcPr>
          <w:p w14:paraId="67ACBAAE" w14:textId="77777777" w:rsidR="00EF4EA8" w:rsidRDefault="00EF4EA8" w:rsidP="00EF4EA8">
            <w:pPr>
              <w:spacing w:after="0"/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  <w:p w14:paraId="1BEDFA05" w14:textId="68828724" w:rsidR="00EF4EA8" w:rsidRPr="008A173D" w:rsidRDefault="00EF4EA8" w:rsidP="00EF4EA8">
            <w:pPr>
              <w:spacing w:after="0"/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ที่มีอยู่</w:t>
            </w:r>
          </w:p>
        </w:tc>
        <w:tc>
          <w:tcPr>
            <w:tcW w:w="1980" w:type="dxa"/>
          </w:tcPr>
          <w:p w14:paraId="4D7E9346" w14:textId="77777777" w:rsidR="00EF4EA8" w:rsidRPr="008A173D" w:rsidRDefault="00EF4EA8" w:rsidP="00EF4EA8">
            <w:pPr>
              <w:spacing w:after="0"/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การประเมินผล</w:t>
            </w:r>
          </w:p>
          <w:p w14:paraId="14809406" w14:textId="0BE4B4D5" w:rsidR="00EF4EA8" w:rsidRPr="008A173D" w:rsidRDefault="00EF4EA8" w:rsidP="00EF4EA8">
            <w:pPr>
              <w:spacing w:after="0"/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710" w:type="dxa"/>
          </w:tcPr>
          <w:p w14:paraId="23BB61B4" w14:textId="14B9C3D4" w:rsidR="00EF4EA8" w:rsidRPr="008A173D" w:rsidRDefault="00EF4EA8" w:rsidP="00EF4EA8">
            <w:pPr>
              <w:spacing w:after="0"/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ที่ยังมีอยู่</w:t>
            </w:r>
          </w:p>
        </w:tc>
        <w:tc>
          <w:tcPr>
            <w:tcW w:w="2340" w:type="dxa"/>
          </w:tcPr>
          <w:p w14:paraId="7E976788" w14:textId="77777777" w:rsidR="00EF4EA8" w:rsidRPr="008A173D" w:rsidRDefault="00EF4EA8" w:rsidP="00EF4EA8">
            <w:pPr>
              <w:spacing w:after="0"/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การปรับปรุง</w:t>
            </w:r>
          </w:p>
          <w:p w14:paraId="234873E1" w14:textId="116BD8AD" w:rsidR="00EF4EA8" w:rsidRPr="008A173D" w:rsidRDefault="00EF4EA8" w:rsidP="00EF4EA8">
            <w:pPr>
              <w:spacing w:after="0"/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563" w:type="dxa"/>
          </w:tcPr>
          <w:p w14:paraId="2D923AD5" w14:textId="2833F7C2" w:rsidR="00EF4EA8" w:rsidRPr="008A173D" w:rsidRDefault="00EF4EA8" w:rsidP="00EF4EA8">
            <w:pPr>
              <w:spacing w:after="0"/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หน่วยงานที่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รับผิดชอบ</w:t>
            </w:r>
          </w:p>
        </w:tc>
      </w:tr>
    </w:tbl>
    <w:tbl>
      <w:tblPr>
        <w:tblStyle w:val="a7"/>
        <w:tblW w:w="15990" w:type="dxa"/>
        <w:jc w:val="center"/>
        <w:tblLayout w:type="fixed"/>
        <w:tblLook w:val="04A0" w:firstRow="1" w:lastRow="0" w:firstColumn="1" w:lastColumn="0" w:noHBand="0" w:noVBand="1"/>
      </w:tblPr>
      <w:tblGrid>
        <w:gridCol w:w="4436"/>
        <w:gridCol w:w="1710"/>
        <w:gridCol w:w="2250"/>
        <w:gridCol w:w="1980"/>
        <w:gridCol w:w="1710"/>
        <w:gridCol w:w="2344"/>
        <w:gridCol w:w="1560"/>
      </w:tblGrid>
      <w:tr w:rsidR="0075475E" w:rsidRPr="00F308AC" w14:paraId="3311F946" w14:textId="77777777" w:rsidTr="00180C70">
        <w:trPr>
          <w:trHeight w:val="3680"/>
          <w:jc w:val="center"/>
        </w:trPr>
        <w:tc>
          <w:tcPr>
            <w:tcW w:w="4436" w:type="dxa"/>
            <w:tcBorders>
              <w:top w:val="nil"/>
            </w:tcBorders>
          </w:tcPr>
          <w:p w14:paraId="3BFCFA9F" w14:textId="28B96AEE" w:rsidR="0075475E" w:rsidRPr="00F308AC" w:rsidRDefault="0075475E" w:rsidP="00C069FC">
            <w:pPr>
              <w:rPr>
                <w:rFonts w:ascii="TH SarabunIT๙" w:hAnsi="TH SarabunIT๙"/>
                <w:b/>
                <w:bCs/>
                <w:sz w:val="32"/>
                <w:cs/>
              </w:rPr>
            </w:pPr>
            <w:r>
              <w:rPr>
                <w:rFonts w:ascii="TH SarabunIT๙" w:hAnsi="TH SarabunIT๙" w:hint="cs"/>
                <w:b/>
                <w:bCs/>
                <w:sz w:val="32"/>
                <w:cs/>
              </w:rPr>
              <w:t>3</w:t>
            </w:r>
            <w:r w:rsidRPr="00F308AC">
              <w:rPr>
                <w:rFonts w:ascii="TH SarabunIT๙" w:hAnsi="TH SarabunIT๙"/>
                <w:b/>
                <w:bCs/>
                <w:sz w:val="32"/>
                <w:cs/>
              </w:rPr>
              <w:t>. กิจกรรมด้านการใช้</w:t>
            </w:r>
            <w:r w:rsidR="00DF0FB5" w:rsidRPr="00F308AC">
              <w:rPr>
                <w:rFonts w:ascii="TH SarabunIT๙" w:hAnsi="TH SarabunIT๙"/>
                <w:b/>
                <w:bCs/>
                <w:sz w:val="32"/>
                <w:cs/>
              </w:rPr>
              <w:t>และการบำรุงรักษา</w:t>
            </w:r>
            <w:r w:rsidRPr="00F308AC">
              <w:rPr>
                <w:rFonts w:ascii="TH SarabunIT๙" w:hAnsi="TH SarabunIT๙"/>
                <w:b/>
                <w:bCs/>
                <w:sz w:val="32"/>
                <w:cs/>
              </w:rPr>
              <w:t>รถยนต์ของหน่วยงาน</w:t>
            </w:r>
          </w:p>
          <w:p w14:paraId="7327691F" w14:textId="77777777" w:rsidR="0075475E" w:rsidRPr="00F308AC" w:rsidRDefault="0075475E" w:rsidP="00C069FC">
            <w:pPr>
              <w:rPr>
                <w:rFonts w:ascii="TH SarabunIT๙" w:hAnsi="TH SarabunIT๙"/>
                <w:b/>
                <w:bCs/>
                <w:sz w:val="32"/>
              </w:rPr>
            </w:pPr>
            <w:r w:rsidRPr="00F308AC">
              <w:rPr>
                <w:rFonts w:ascii="TH SarabunIT๙" w:hAnsi="TH SarabunIT๙"/>
                <w:b/>
                <w:bCs/>
                <w:sz w:val="32"/>
                <w:u w:val="single"/>
                <w:cs/>
              </w:rPr>
              <w:t>วัตถุประสงค์</w:t>
            </w:r>
          </w:p>
          <w:p w14:paraId="49F8AF6A" w14:textId="77777777" w:rsidR="0075475E" w:rsidRPr="00F308AC" w:rsidRDefault="0075475E" w:rsidP="00C069FC">
            <w:pPr>
              <w:rPr>
                <w:rFonts w:ascii="TH SarabunIT๙" w:hAnsi="TH SarabunIT๙"/>
                <w:sz w:val="32"/>
                <w:cs/>
              </w:rPr>
            </w:pPr>
            <w:r w:rsidRPr="00F308AC">
              <w:rPr>
                <w:rFonts w:ascii="TH SarabunIT๙" w:hAnsi="TH SarabunIT๙"/>
                <w:sz w:val="32"/>
              </w:rPr>
              <w:t xml:space="preserve">1. </w:t>
            </w:r>
            <w:r w:rsidRPr="00F308AC">
              <w:rPr>
                <w:rFonts w:ascii="TH SarabunIT๙" w:hAnsi="TH SarabunIT๙"/>
                <w:sz w:val="32"/>
                <w:cs/>
              </w:rPr>
              <w:t>เพื่อให้การใช้รถยนต์ส่วนกลางของหน่วยงานมีความเหมาะสมกับประเภทการใช้งานและบำรุงรักษาให้มีสภาพการใช้งานได้ดีอยู่เสมอ</w:t>
            </w:r>
          </w:p>
          <w:p w14:paraId="7D21FFC6" w14:textId="68AB5C34" w:rsidR="0075475E" w:rsidRPr="00F308AC" w:rsidRDefault="0075475E" w:rsidP="0000613E">
            <w:pPr>
              <w:rPr>
                <w:rFonts w:ascii="TH SarabunIT๙" w:hAnsi="TH SarabunIT๙"/>
                <w:b/>
                <w:bCs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๒. เพื่อให้การจัดทำบันทึกการใช้รถให้เป็นปัจจุบันถูกต้องและสามารถตรวจสอบได้</w:t>
            </w:r>
          </w:p>
        </w:tc>
        <w:tc>
          <w:tcPr>
            <w:tcW w:w="1710" w:type="dxa"/>
            <w:tcBorders>
              <w:top w:val="nil"/>
            </w:tcBorders>
          </w:tcPr>
          <w:p w14:paraId="5E67FF18" w14:textId="77777777" w:rsidR="009D3B1B" w:rsidRDefault="009D3B1B" w:rsidP="00C069FC">
            <w:pPr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 xml:space="preserve">๑. </w:t>
            </w:r>
            <w:r w:rsidRPr="009D3B1B">
              <w:rPr>
                <w:rFonts w:ascii="TH SarabunIT๙" w:hAnsi="TH SarabunIT๙"/>
                <w:sz w:val="32"/>
                <w:cs/>
              </w:rPr>
              <w:t>มีการควบคุมที่ยังไม่เพียงพอ  ยังไม่บรรลุวัตถุประสงค์ของการควบคุมภายใน เช่น การใช้รถจักรยานยนต์เกิดความชำรุดเสียหายบ่อย เนื่องจากรถยนต์มีอายุการใช้งานที่มานาน การใช้รถยนต์ส่วนกลางและรถยนต์ประเภทอื่นที่มีในองค์กร  พบว่ามี</w:t>
            </w:r>
          </w:p>
          <w:p w14:paraId="60E905E3" w14:textId="613D0C4A" w:rsidR="0075475E" w:rsidRDefault="009D3B1B" w:rsidP="00C069FC">
            <w:pPr>
              <w:rPr>
                <w:rFonts w:ascii="TH SarabunIT๙" w:hAnsi="TH SarabunIT๙"/>
                <w:b/>
                <w:bCs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 xml:space="preserve">๒. </w:t>
            </w:r>
            <w:r w:rsidRPr="009D3B1B">
              <w:rPr>
                <w:rFonts w:ascii="TH SarabunIT๙" w:hAnsi="TH SarabunIT๙"/>
                <w:sz w:val="32"/>
                <w:cs/>
              </w:rPr>
              <w:t>บุคคลากรที่มิได้มีได้มีคำสั่งมอบหมายให้เป็นเจ้าหน้าที่ขับรถยนต์ได้ขับรถยนต์  ซึ่งอาจไม่อยู่ใน</w:t>
            </w:r>
            <w:r w:rsidRPr="009D3B1B">
              <w:rPr>
                <w:rFonts w:ascii="TH SarabunIT๙" w:hAnsi="TH SarabunIT๙"/>
                <w:sz w:val="32"/>
                <w:cs/>
              </w:rPr>
              <w:lastRenderedPageBreak/>
              <w:t xml:space="preserve">ภาระหน้าที่หรือความรับผิดชอบของบุคคลนั้น </w:t>
            </w:r>
          </w:p>
          <w:p w14:paraId="6693B299" w14:textId="77777777" w:rsidR="00CC036D" w:rsidRDefault="00CC036D" w:rsidP="00C069FC">
            <w:pPr>
              <w:rPr>
                <w:rFonts w:ascii="TH SarabunIT๙" w:hAnsi="TH SarabunIT๙"/>
                <w:b/>
                <w:bCs/>
                <w:sz w:val="32"/>
              </w:rPr>
            </w:pPr>
          </w:p>
          <w:p w14:paraId="4B378F51" w14:textId="77777777" w:rsidR="00CC036D" w:rsidRDefault="00CC036D" w:rsidP="00C069FC">
            <w:pPr>
              <w:rPr>
                <w:rFonts w:ascii="TH SarabunIT๙" w:hAnsi="TH SarabunIT๙"/>
                <w:b/>
                <w:bCs/>
                <w:sz w:val="32"/>
              </w:rPr>
            </w:pPr>
          </w:p>
          <w:p w14:paraId="2D81FA4F" w14:textId="77777777" w:rsidR="00CC036D" w:rsidRDefault="00CC036D" w:rsidP="00C069FC">
            <w:pPr>
              <w:rPr>
                <w:rFonts w:ascii="TH SarabunIT๙" w:hAnsi="TH SarabunIT๙"/>
                <w:b/>
                <w:bCs/>
                <w:sz w:val="32"/>
              </w:rPr>
            </w:pPr>
          </w:p>
          <w:p w14:paraId="6E6C610B" w14:textId="77777777" w:rsidR="00CC036D" w:rsidRDefault="00CC036D" w:rsidP="00C069FC">
            <w:pPr>
              <w:rPr>
                <w:rFonts w:ascii="TH SarabunIT๙" w:hAnsi="TH SarabunIT๙"/>
                <w:b/>
                <w:bCs/>
                <w:sz w:val="32"/>
              </w:rPr>
            </w:pPr>
          </w:p>
          <w:p w14:paraId="4ED3D39D" w14:textId="77777777" w:rsidR="00CC036D" w:rsidRDefault="00CC036D" w:rsidP="00C069FC">
            <w:pPr>
              <w:rPr>
                <w:rFonts w:ascii="TH SarabunIT๙" w:hAnsi="TH SarabunIT๙"/>
                <w:b/>
                <w:bCs/>
                <w:sz w:val="32"/>
              </w:rPr>
            </w:pPr>
          </w:p>
          <w:p w14:paraId="2F6A082D" w14:textId="77777777" w:rsidR="00CC036D" w:rsidRDefault="00CC036D" w:rsidP="00C069FC">
            <w:pPr>
              <w:rPr>
                <w:rFonts w:ascii="TH SarabunIT๙" w:hAnsi="TH SarabunIT๙"/>
                <w:b/>
                <w:bCs/>
                <w:sz w:val="32"/>
              </w:rPr>
            </w:pPr>
          </w:p>
          <w:p w14:paraId="1C5E3848" w14:textId="7C7B75BE" w:rsidR="00CC036D" w:rsidRPr="00F308AC" w:rsidRDefault="00CC036D" w:rsidP="00C069FC">
            <w:pPr>
              <w:rPr>
                <w:rFonts w:ascii="TH SarabunIT๙" w:hAnsi="TH SarabunIT๙"/>
                <w:b/>
                <w:bCs/>
                <w:sz w:val="32"/>
              </w:rPr>
            </w:pPr>
          </w:p>
        </w:tc>
        <w:tc>
          <w:tcPr>
            <w:tcW w:w="2250" w:type="dxa"/>
            <w:tcBorders>
              <w:top w:val="nil"/>
            </w:tcBorders>
          </w:tcPr>
          <w:p w14:paraId="063D6DA4" w14:textId="77777777" w:rsidR="0075475E" w:rsidRPr="00F308AC" w:rsidRDefault="0075475E" w:rsidP="00C069FC">
            <w:pPr>
              <w:pStyle w:val="Default"/>
              <w:rPr>
                <w:rFonts w:ascii="TH SarabunIT๙" w:hAnsi="TH SarabunIT๙" w:cs="TH SarabunIT๙"/>
                <w:sz w:val="32"/>
                <w:szCs w:val="32"/>
              </w:rPr>
            </w:pPr>
            <w:r w:rsidRPr="00F308AC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๑. มีคำสั่งมอบหมายงานให้เจ้าหน้าที่รับผิดชอบรถยนต์แต่ละคันให้ชัดเจน</w:t>
            </w:r>
            <w:r w:rsidRPr="00F308A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7DA3EA2A" w14:textId="77777777" w:rsidR="0075475E" w:rsidRPr="00F308AC" w:rsidRDefault="0075475E" w:rsidP="00C069FC">
            <w:pPr>
              <w:tabs>
                <w:tab w:val="left" w:pos="851"/>
                <w:tab w:val="left" w:pos="1134"/>
                <w:tab w:val="left" w:pos="1418"/>
              </w:tabs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๒</w:t>
            </w:r>
            <w:r w:rsidRPr="00F308AC">
              <w:rPr>
                <w:rFonts w:ascii="TH SarabunIT๙" w:hAnsi="TH SarabunIT๙"/>
                <w:sz w:val="32"/>
              </w:rPr>
              <w:t xml:space="preserve">. </w:t>
            </w:r>
            <w:r w:rsidRPr="00F308AC">
              <w:rPr>
                <w:rFonts w:ascii="TH SarabunIT๙" w:hAnsi="TH SarabunIT๙"/>
                <w:sz w:val="32"/>
                <w:cs/>
              </w:rPr>
              <w:t>หัวหน้าสำนักปลัดควบคุมและมอบหมายให้เจ้าพนักงานขับรถยนต์ทุกคันควบคุมเข็มไมล์ก่อนรถออกและรายงานการควบคุมให้ทราบเป็นประจำทุกครั้ง</w:t>
            </w:r>
          </w:p>
          <w:p w14:paraId="65A1E49E" w14:textId="0212B13D" w:rsidR="0075475E" w:rsidRPr="00F308AC" w:rsidRDefault="0075475E" w:rsidP="00C069FC">
            <w:pPr>
              <w:rPr>
                <w:rFonts w:ascii="TH SarabunIT๙" w:hAnsi="TH SarabunIT๙"/>
                <w:b/>
                <w:bCs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3. ให้พนักงานขับรถทุกคันรับผิดชอบดูแลรักษารถยนต์แต่ละคันให้อยู่ในสภาพที่สามารถใช้งานได้ดีอยู่เสมอ  หากเกิดเหตุชำรุดเสียหายให้พนักงานแต่ละคนรับผิดชอบและรีบแจ้งผู้บังคับบัญชาทราบ</w:t>
            </w:r>
          </w:p>
        </w:tc>
        <w:tc>
          <w:tcPr>
            <w:tcW w:w="1980" w:type="dxa"/>
            <w:tcBorders>
              <w:top w:val="nil"/>
            </w:tcBorders>
          </w:tcPr>
          <w:p w14:paraId="0F5A428B" w14:textId="77777777" w:rsidR="0075475E" w:rsidRPr="00F308AC" w:rsidRDefault="0075475E" w:rsidP="00C069FC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๑. มีการจัดทำแบบฟอร์มการใช้รถยนต์ส่วนกลาง และแบบฟอร์มการขออนุญาตใช้รถยนต์ส่วนกลางไว้ชัดเจน</w:t>
            </w:r>
          </w:p>
          <w:p w14:paraId="14B775D6" w14:textId="77777777" w:rsidR="0075475E" w:rsidRPr="00F308AC" w:rsidRDefault="0075475E" w:rsidP="00C069FC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๒. การใช้รถยนต์ส่วนกลางบางครั้งพนักงานขับรถลาหรือมีเหตุให้ไม่สามารถปฏิบัติหน้าที่ได้  ทำให้การไปติดต่อราชการจำเป็นต้องมีคนขับรถแทน  ซึ่งอาจไม่อยู่ในภาระหน้าที่หรือความรับผิดชอบของบุคคลนั้น</w:t>
            </w:r>
          </w:p>
          <w:p w14:paraId="0ECC5FA9" w14:textId="33B6EB72" w:rsidR="0075475E" w:rsidRPr="00F308AC" w:rsidRDefault="0075475E" w:rsidP="0082413B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</w:rPr>
              <w:t xml:space="preserve">3. </w:t>
            </w:r>
            <w:r w:rsidRPr="00F308AC">
              <w:rPr>
                <w:rFonts w:ascii="TH SarabunIT๙" w:hAnsi="TH SarabunIT๙"/>
                <w:sz w:val="32"/>
                <w:cs/>
              </w:rPr>
              <w:t>จากการประเมินการควบคุม</w:t>
            </w:r>
            <w:r w:rsidR="0082413B">
              <w:rPr>
                <w:rFonts w:ascii="TH SarabunIT๙" w:hAnsi="TH SarabunIT๙" w:hint="cs"/>
                <w:sz w:val="32"/>
                <w:cs/>
              </w:rPr>
              <w:t xml:space="preserve"> </w:t>
            </w:r>
            <w:r w:rsidR="0045285C">
              <w:rPr>
                <w:rFonts w:ascii="TH SarabunIT๙" w:hAnsi="TH SarabunIT๙" w:hint="cs"/>
                <w:sz w:val="32"/>
                <w:cs/>
              </w:rPr>
              <w:t xml:space="preserve">อบต. </w:t>
            </w:r>
            <w:r w:rsidR="0082413B">
              <w:rPr>
                <w:rFonts w:ascii="TH SarabunIT๙" w:hAnsi="TH SarabunIT๙" w:hint="cs"/>
                <w:sz w:val="32"/>
                <w:cs/>
              </w:rPr>
              <w:t>ท่าตลาด</w:t>
            </w:r>
            <w:r w:rsidRPr="00F308AC">
              <w:rPr>
                <w:rFonts w:ascii="TH SarabunIT๙" w:hAnsi="TH SarabunIT๙"/>
                <w:sz w:val="32"/>
                <w:cs/>
              </w:rPr>
              <w:t>ได้แต่งตั้งให้มีผู้รับผิดชอบงานโดยตรงมีหัวหน้า</w:t>
            </w:r>
            <w:r w:rsidRPr="00F308AC">
              <w:rPr>
                <w:rFonts w:ascii="TH SarabunIT๙" w:hAnsi="TH SarabunIT๙"/>
                <w:sz w:val="32"/>
                <w:cs/>
              </w:rPr>
              <w:lastRenderedPageBreak/>
              <w:t>หน่วยงานเข้ามากำกับดูแลอย่างสม่ำเสมอ  มีการกำหนดแนวทางปฏิบัติการใช้รถส่วนกลางโดยวางระบบควบคุมและติดตามผลการใช้รถยนต์ให้เป็นไปตามระเบียบฯ</w:t>
            </w:r>
          </w:p>
        </w:tc>
        <w:tc>
          <w:tcPr>
            <w:tcW w:w="1710" w:type="dxa"/>
            <w:tcBorders>
              <w:top w:val="nil"/>
            </w:tcBorders>
          </w:tcPr>
          <w:p w14:paraId="0E39CDAF" w14:textId="77777777" w:rsidR="0075475E" w:rsidRPr="00F308AC" w:rsidRDefault="0075475E" w:rsidP="00C069FC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lastRenderedPageBreak/>
              <w:t>๑. การใช้รถยนต์เกิดความชำรุดเสียหายเร็ว</w:t>
            </w:r>
            <w:r w:rsidRPr="00F308AC">
              <w:rPr>
                <w:rFonts w:ascii="TH SarabunIT๙" w:hAnsi="TH SarabunIT๙"/>
                <w:b/>
                <w:bCs/>
                <w:sz w:val="32"/>
              </w:rPr>
              <w:t xml:space="preserve"> </w:t>
            </w:r>
            <w:r w:rsidRPr="00F308AC">
              <w:rPr>
                <w:rFonts w:ascii="TH SarabunIT๙" w:hAnsi="TH SarabunIT๙"/>
                <w:sz w:val="32"/>
                <w:cs/>
              </w:rPr>
              <w:t>เนื่องจากพนักงานขับรถ ขาดความรอบคอบ บำรุงรักษารถยนต์</w:t>
            </w:r>
          </w:p>
          <w:p w14:paraId="517E9D33" w14:textId="69C573A1" w:rsidR="0075475E" w:rsidRPr="00F308AC" w:rsidRDefault="0075475E" w:rsidP="00FE2ACC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</w:rPr>
              <w:t xml:space="preserve">2. </w:t>
            </w:r>
            <w:r w:rsidRPr="00F308AC">
              <w:rPr>
                <w:rFonts w:ascii="TH SarabunIT๙" w:hAnsi="TH SarabunIT๙"/>
                <w:sz w:val="32"/>
                <w:cs/>
              </w:rPr>
              <w:t xml:space="preserve">มีการนำรถยนต์ส่วนกลางไปใช้โดยไม่มีการขออนุญาตก่อนใช้รถ  หรือมีการขออนุญาตแต่ลงรายละเอียดไม่ครบถ้วนหรือไม่ลงทะเบียนเข็มไมล์บอกระยะทางทำให้ต้องมีการติดตามเพื่อลงรายละเอียดการใช้รถยนต์ให้ถูกต้อง </w:t>
            </w:r>
          </w:p>
        </w:tc>
        <w:tc>
          <w:tcPr>
            <w:tcW w:w="2344" w:type="dxa"/>
            <w:tcBorders>
              <w:top w:val="nil"/>
            </w:tcBorders>
          </w:tcPr>
          <w:p w14:paraId="757291F0" w14:textId="06D27ECA" w:rsidR="0075475E" w:rsidRPr="00F308AC" w:rsidRDefault="0075475E" w:rsidP="00C069FC">
            <w:pPr>
              <w:rPr>
                <w:rFonts w:ascii="TH SarabunIT๙" w:hAnsi="TH SarabunIT๙"/>
                <w:sz w:val="32"/>
                <w:cs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 xml:space="preserve">๑. </w:t>
            </w:r>
            <w:r w:rsidR="00F83CB8">
              <w:rPr>
                <w:rFonts w:ascii="TH SarabunIT๙" w:hAnsi="TH SarabunIT๙" w:hint="cs"/>
                <w:sz w:val="32"/>
                <w:cs/>
              </w:rPr>
              <w:t>วางแผนจัดซื้อรถยนต์ส่วนกลางใหม่</w:t>
            </w:r>
            <w:r w:rsidR="00F83CB8">
              <w:rPr>
                <w:rFonts w:ascii="TH SarabunIT๙" w:hAnsi="TH SarabunIT๙"/>
                <w:sz w:val="32"/>
              </w:rPr>
              <w:t xml:space="preserve"> </w:t>
            </w:r>
            <w:r w:rsidR="00F83CB8">
              <w:rPr>
                <w:rFonts w:ascii="TH SarabunIT๙" w:hAnsi="TH SarabunIT๙" w:hint="cs"/>
                <w:sz w:val="32"/>
                <w:cs/>
              </w:rPr>
              <w:t>เพื่อความสะดวก และปลอดภัย ในการเดินทางไปปฏิบัติราชการต่างๆ</w:t>
            </w:r>
          </w:p>
          <w:p w14:paraId="4755A524" w14:textId="77777777" w:rsidR="0075475E" w:rsidRPr="00F308AC" w:rsidRDefault="0075475E" w:rsidP="00C069FC">
            <w:pPr>
              <w:rPr>
                <w:rFonts w:ascii="TH SarabunIT๙" w:hAnsi="TH SarabunIT๙"/>
                <w:b/>
                <w:bCs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๒. ให้เจ้าหน้าที่พัสดุติดตาม  ตรวจสอบสภาพรถยนต์ให้สามารถใช้งานได้ดีอยู่เสมอ</w:t>
            </w:r>
          </w:p>
          <w:p w14:paraId="3BAD20C8" w14:textId="77777777" w:rsidR="0075475E" w:rsidRPr="00F308AC" w:rsidRDefault="0075475E" w:rsidP="00C069FC">
            <w:pPr>
              <w:pStyle w:val="a8"/>
              <w:rPr>
                <w:rFonts w:ascii="TH SarabunIT๙" w:hAnsi="TH SarabunIT๙" w:cs="TH SarabunIT๙"/>
                <w:sz w:val="32"/>
                <w:cs/>
              </w:rPr>
            </w:pPr>
            <w:r w:rsidRPr="00F308AC">
              <w:rPr>
                <w:rFonts w:ascii="TH SarabunIT๙" w:hAnsi="TH SarabunIT๙" w:cs="TH SarabunIT๙"/>
                <w:sz w:val="32"/>
              </w:rPr>
              <w:t xml:space="preserve">3. </w:t>
            </w:r>
            <w:r w:rsidRPr="00F308AC">
              <w:rPr>
                <w:rFonts w:ascii="TH SarabunIT๙" w:hAnsi="TH SarabunIT๙" w:cs="TH SarabunIT๙"/>
                <w:color w:val="000000"/>
                <w:sz w:val="32"/>
                <w:cs/>
              </w:rPr>
              <w:t>มีการนำนโยบายแนวทางการใช้รถยนต์แจ้งในที่ประชุม</w:t>
            </w:r>
          </w:p>
          <w:p w14:paraId="0161A052" w14:textId="0134FBC5" w:rsidR="0075475E" w:rsidRPr="00F308AC" w:rsidRDefault="0075475E" w:rsidP="0000613E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4. มีการประชุมผู้บริหารเกี่ยวกับการการใช้รถยนต์ส่วนกลางให้เป็นไปตามระเบียบกระทรวง มหาดไทยว่าด้วยการใช้และรักษารถยนต์ขององค์กรปกครองส่วนท้องถิ่น  พ.ศ. ๒๕๔๘</w:t>
            </w:r>
          </w:p>
        </w:tc>
        <w:tc>
          <w:tcPr>
            <w:tcW w:w="1560" w:type="dxa"/>
            <w:tcBorders>
              <w:top w:val="nil"/>
            </w:tcBorders>
          </w:tcPr>
          <w:p w14:paraId="195027C2" w14:textId="287F3D8B" w:rsidR="0075475E" w:rsidRPr="00C069FC" w:rsidRDefault="0075475E" w:rsidP="00180C70">
            <w:pPr>
              <w:jc w:val="center"/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C069FC">
              <w:rPr>
                <w:rFonts w:ascii="TH SarabunIT๙" w:hAnsi="TH SarabunIT๙" w:hint="cs"/>
                <w:b/>
                <w:bCs/>
                <w:sz w:val="32"/>
                <w:cs/>
              </w:rPr>
              <w:t>สำนักปลัด</w:t>
            </w:r>
          </w:p>
        </w:tc>
      </w:tr>
    </w:tbl>
    <w:p w14:paraId="5CC85090" w14:textId="77777777" w:rsidR="009D3B1B" w:rsidRDefault="009D3B1B">
      <w:r>
        <w:br w:type="page"/>
      </w:r>
    </w:p>
    <w:tbl>
      <w:tblPr>
        <w:tblStyle w:val="a7"/>
        <w:tblW w:w="15990" w:type="dxa"/>
        <w:jc w:val="center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2552"/>
        <w:gridCol w:w="1842"/>
        <w:gridCol w:w="1701"/>
        <w:gridCol w:w="2381"/>
        <w:gridCol w:w="1560"/>
      </w:tblGrid>
      <w:tr w:rsidR="00EF4EA8" w:rsidRPr="00F308AC" w14:paraId="04A28F36" w14:textId="77777777" w:rsidTr="004B2ABA">
        <w:trPr>
          <w:jc w:val="center"/>
        </w:trPr>
        <w:tc>
          <w:tcPr>
            <w:tcW w:w="4395" w:type="dxa"/>
          </w:tcPr>
          <w:p w14:paraId="49C06D3D" w14:textId="77777777" w:rsidR="00EF4EA8" w:rsidRDefault="00EF4EA8" w:rsidP="00EF4EA8">
            <w:pPr>
              <w:ind w:left="-108" w:right="-108"/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>
              <w:lastRenderedPageBreak/>
              <w:br w:type="page"/>
            </w:r>
            <w:r>
              <w:br w:type="page"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</w:t>
            </w:r>
          </w:p>
          <w:p w14:paraId="0DD6C99D" w14:textId="762B9426" w:rsidR="00EF4EA8" w:rsidRDefault="00EF4EA8" w:rsidP="00EF4EA8">
            <w:pPr>
              <w:tabs>
                <w:tab w:val="left" w:pos="720"/>
                <w:tab w:val="left" w:pos="1440"/>
                <w:tab w:val="left" w:pos="3300"/>
              </w:tabs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ที่สำคัญของหน่วยงานของรัฐ/วัตถุประสงค์</w:t>
            </w:r>
          </w:p>
        </w:tc>
        <w:tc>
          <w:tcPr>
            <w:tcW w:w="1559" w:type="dxa"/>
          </w:tcPr>
          <w:p w14:paraId="040131A7" w14:textId="17156408" w:rsidR="00EF4EA8" w:rsidRPr="00F308AC" w:rsidRDefault="00EF4EA8" w:rsidP="00EF4EA8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</w:p>
        </w:tc>
        <w:tc>
          <w:tcPr>
            <w:tcW w:w="2552" w:type="dxa"/>
          </w:tcPr>
          <w:p w14:paraId="07CBA92E" w14:textId="77777777" w:rsidR="00EF4EA8" w:rsidRDefault="00EF4EA8" w:rsidP="00EF4EA8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  <w:p w14:paraId="3CDA8E30" w14:textId="2B260DB6" w:rsidR="00EF4EA8" w:rsidRPr="00F308AC" w:rsidRDefault="00EF4EA8" w:rsidP="00EF4EA8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ที่มีอยู่</w:t>
            </w:r>
          </w:p>
        </w:tc>
        <w:tc>
          <w:tcPr>
            <w:tcW w:w="1842" w:type="dxa"/>
          </w:tcPr>
          <w:p w14:paraId="150AFC75" w14:textId="77777777" w:rsidR="00EF4EA8" w:rsidRPr="008A173D" w:rsidRDefault="00EF4EA8" w:rsidP="00EF4EA8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การประเมินผล</w:t>
            </w:r>
          </w:p>
          <w:p w14:paraId="278D9BF5" w14:textId="6183C249" w:rsidR="00EF4EA8" w:rsidRPr="00F308AC" w:rsidRDefault="00EF4EA8" w:rsidP="00EF4EA8">
            <w:pPr>
              <w:tabs>
                <w:tab w:val="left" w:pos="720"/>
                <w:tab w:val="left" w:pos="1440"/>
                <w:tab w:val="left" w:pos="3300"/>
              </w:tabs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701" w:type="dxa"/>
          </w:tcPr>
          <w:p w14:paraId="7EA4DBA5" w14:textId="0F4E7043" w:rsidR="00EF4EA8" w:rsidRPr="00F308AC" w:rsidRDefault="00EF4EA8" w:rsidP="00EF4EA8">
            <w:pPr>
              <w:tabs>
                <w:tab w:val="left" w:pos="720"/>
                <w:tab w:val="left" w:pos="1440"/>
                <w:tab w:val="left" w:pos="3300"/>
              </w:tabs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ที่ยังมีอยู่</w:t>
            </w:r>
          </w:p>
        </w:tc>
        <w:tc>
          <w:tcPr>
            <w:tcW w:w="2381" w:type="dxa"/>
          </w:tcPr>
          <w:p w14:paraId="4F809F92" w14:textId="77777777" w:rsidR="00EF4EA8" w:rsidRPr="008A173D" w:rsidRDefault="00EF4EA8" w:rsidP="00EF4EA8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การปรับปรุง</w:t>
            </w:r>
          </w:p>
          <w:p w14:paraId="158B3A63" w14:textId="14768F7D" w:rsidR="00EF4EA8" w:rsidRPr="00F308AC" w:rsidRDefault="00EF4EA8" w:rsidP="00EF4EA8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560" w:type="dxa"/>
          </w:tcPr>
          <w:p w14:paraId="194B9BBE" w14:textId="6C4EB3D6" w:rsidR="00EF4EA8" w:rsidRPr="009D3B1B" w:rsidRDefault="00EF4EA8" w:rsidP="00EF4EA8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หน่วยงานที่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รับผิดชอบ</w:t>
            </w:r>
          </w:p>
        </w:tc>
      </w:tr>
      <w:tr w:rsidR="00F83CB8" w:rsidRPr="00F308AC" w14:paraId="232A6186" w14:textId="77777777" w:rsidTr="004B2ABA">
        <w:trPr>
          <w:jc w:val="center"/>
        </w:trPr>
        <w:tc>
          <w:tcPr>
            <w:tcW w:w="4395" w:type="dxa"/>
            <w:tcBorders>
              <w:top w:val="nil"/>
            </w:tcBorders>
          </w:tcPr>
          <w:p w14:paraId="3E74E661" w14:textId="29CC0A62" w:rsidR="00F83CB8" w:rsidRPr="00F308AC" w:rsidRDefault="0082413B" w:rsidP="00003E7D">
            <w:pPr>
              <w:tabs>
                <w:tab w:val="left" w:pos="720"/>
                <w:tab w:val="left" w:pos="1440"/>
                <w:tab w:val="left" w:pos="3300"/>
              </w:tabs>
              <w:jc w:val="thaiDistribute"/>
              <w:rPr>
                <w:rFonts w:ascii="TH SarabunIT๙" w:hAnsi="TH SarabunIT๙"/>
                <w:b/>
                <w:bCs/>
                <w:sz w:val="32"/>
              </w:rPr>
            </w:pPr>
            <w:r>
              <w:rPr>
                <w:rFonts w:ascii="TH SarabunIT๙" w:hAnsi="TH SarabunIT๙"/>
                <w:b/>
                <w:bCs/>
                <w:sz w:val="32"/>
              </w:rPr>
              <w:t>4</w:t>
            </w:r>
            <w:r w:rsidR="00F83CB8" w:rsidRPr="00F308AC">
              <w:rPr>
                <w:rFonts w:ascii="TH SarabunIT๙" w:hAnsi="TH SarabunIT๙"/>
                <w:b/>
                <w:bCs/>
                <w:sz w:val="32"/>
              </w:rPr>
              <w:t xml:space="preserve">. </w:t>
            </w:r>
            <w:r w:rsidR="00F83CB8" w:rsidRPr="00F308AC">
              <w:rPr>
                <w:rFonts w:ascii="TH SarabunIT๙" w:hAnsi="TH SarabunIT๙"/>
                <w:b/>
                <w:bCs/>
                <w:sz w:val="32"/>
                <w:cs/>
              </w:rPr>
              <w:t>กิจกรรมการป้องกันและบรรเทาสาธารณภัย</w:t>
            </w:r>
          </w:p>
          <w:p w14:paraId="25B6E8FD" w14:textId="77777777" w:rsidR="00F83CB8" w:rsidRPr="00F308AC" w:rsidRDefault="00F83CB8" w:rsidP="00003E7D">
            <w:pPr>
              <w:tabs>
                <w:tab w:val="left" w:pos="720"/>
                <w:tab w:val="left" w:pos="1440"/>
                <w:tab w:val="left" w:pos="3300"/>
              </w:tabs>
              <w:jc w:val="thaiDistribute"/>
              <w:rPr>
                <w:rFonts w:ascii="TH SarabunIT๙" w:hAnsi="TH SarabunIT๙"/>
                <w:b/>
                <w:bCs/>
                <w:sz w:val="32"/>
                <w:u w:val="single"/>
                <w:cs/>
              </w:rPr>
            </w:pPr>
            <w:r w:rsidRPr="00F308AC">
              <w:rPr>
                <w:rFonts w:ascii="TH SarabunIT๙" w:hAnsi="TH SarabunIT๙"/>
                <w:b/>
                <w:bCs/>
                <w:sz w:val="32"/>
                <w:u w:val="single"/>
                <w:cs/>
              </w:rPr>
              <w:t>วัตถุประสงค์</w:t>
            </w:r>
          </w:p>
          <w:p w14:paraId="7514EBE7" w14:textId="77777777" w:rsidR="00F83CB8" w:rsidRPr="00F308AC" w:rsidRDefault="00F83CB8" w:rsidP="00003E7D">
            <w:pPr>
              <w:jc w:val="thaiDistribute"/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</w:rPr>
              <w:t xml:space="preserve">1. </w:t>
            </w:r>
            <w:r w:rsidRPr="00F308AC">
              <w:rPr>
                <w:rFonts w:ascii="TH SarabunIT๙" w:hAnsi="TH SarabunIT๙"/>
                <w:sz w:val="32"/>
                <w:cs/>
              </w:rPr>
              <w:t>เพื่อป้องกันและบรรเทาความเดือดร้อนให้กับประชาชนในตำบลที่ประสบปัญหาภัยพิบัติต่างๆ</w:t>
            </w:r>
          </w:p>
          <w:p w14:paraId="4656300C" w14:textId="59092BD5" w:rsidR="00F83CB8" w:rsidRPr="00F308AC" w:rsidRDefault="00F83CB8" w:rsidP="00003E7D">
            <w:pPr>
              <w:jc w:val="thaiDistribute"/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</w:rPr>
              <w:t xml:space="preserve">2. </w:t>
            </w:r>
            <w:r w:rsidRPr="00F308AC">
              <w:rPr>
                <w:rFonts w:ascii="TH SarabunIT๙" w:hAnsi="TH SarabunIT๙"/>
                <w:sz w:val="32"/>
                <w:cs/>
              </w:rPr>
              <w:t>เพื่อให้การปฏิบัติงานป้องกันและบรรเทาสารณภัยเป็นไปด้วยความเรียบร้อยและมีประสิทธิภาพในการให้บริการแก่ประชาชน</w:t>
            </w:r>
          </w:p>
          <w:p w14:paraId="737E0483" w14:textId="77777777" w:rsidR="00F83CB8" w:rsidRPr="00F308AC" w:rsidRDefault="00F83CB8" w:rsidP="00003E7D">
            <w:pPr>
              <w:tabs>
                <w:tab w:val="left" w:pos="720"/>
                <w:tab w:val="left" w:pos="1440"/>
                <w:tab w:val="left" w:pos="3300"/>
              </w:tabs>
              <w:jc w:val="thaiDistribute"/>
              <w:rPr>
                <w:rFonts w:ascii="TH SarabunIT๙" w:hAnsi="TH SarabunIT๙"/>
                <w:b/>
                <w:bCs/>
                <w:sz w:val="32"/>
                <w:cs/>
              </w:rPr>
            </w:pPr>
          </w:p>
          <w:p w14:paraId="2DBD1341" w14:textId="77777777" w:rsidR="00F83CB8" w:rsidRDefault="00F83CB8" w:rsidP="00F4555A">
            <w:pPr>
              <w:jc w:val="thaiDistribute"/>
              <w:rPr>
                <w:rFonts w:ascii="TH SarabunIT๙" w:hAnsi="TH SarabunIT๙"/>
                <w:b/>
                <w:bCs/>
                <w:sz w:val="32"/>
                <w:cs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3EB0527C" w14:textId="77777777" w:rsidR="00F83CB8" w:rsidRPr="00F308AC" w:rsidRDefault="00F83CB8" w:rsidP="009D3B1B">
            <w:pPr>
              <w:rPr>
                <w:rFonts w:ascii="TH SarabunIT๙" w:hAnsi="TH SarabunIT๙"/>
                <w:b/>
                <w:bCs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1. ภัยธรรมชาติยากต่อการป้องกันและควบคุม</w:t>
            </w:r>
          </w:p>
          <w:p w14:paraId="0D593C0A" w14:textId="77777777" w:rsidR="00F83CB8" w:rsidRPr="00F308AC" w:rsidRDefault="00F83CB8" w:rsidP="009D3B1B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</w:rPr>
              <w:t xml:space="preserve">2. </w:t>
            </w:r>
            <w:r w:rsidRPr="00F308AC">
              <w:rPr>
                <w:rFonts w:ascii="TH SarabunIT๙" w:hAnsi="TH SarabunIT๙"/>
                <w:sz w:val="32"/>
                <w:cs/>
              </w:rPr>
              <w:t>เจ้าหน้าที่ป้องกันและบรรเทาเทาสาธารณภัยมีไม่เพียงพอ</w:t>
            </w:r>
          </w:p>
          <w:p w14:paraId="4998796F" w14:textId="272D2848" w:rsidR="00F83CB8" w:rsidRPr="00F308AC" w:rsidRDefault="00F83CB8" w:rsidP="009D3B1B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3. ครุภัณฑ์ยาน พาหนะวัสดุอุปกรณ์</w:t>
            </w:r>
            <w:r w:rsidR="007C1E73" w:rsidRPr="007C1E73">
              <w:rPr>
                <w:rFonts w:ascii="TH SarabunIT๙" w:hAnsi="TH SarabunIT๙"/>
                <w:sz w:val="32"/>
                <w:cs/>
              </w:rPr>
              <w:t>เครื่องมือที่ใช้ในงานป้องกันและบรรเทาสาธารณภัยมีไม่เพียงพอต่อการใช้งาน (เกิดเหตุอุทกภัยแต่ไม่มีเครื่องสูบน้ำเพียงพอสำหรับการช่วยเหลือให้กับประชาชน และอัคคีภัยไม่มี</w:t>
            </w:r>
            <w:r w:rsidR="007C1E73" w:rsidRPr="007C1E73">
              <w:rPr>
                <w:rFonts w:ascii="TH SarabunIT๙" w:hAnsi="TH SarabunIT๙"/>
                <w:sz w:val="32"/>
                <w:cs/>
              </w:rPr>
              <w:lastRenderedPageBreak/>
              <w:t>ชุดดับเพลิงให้กับเจ้าหน้าที่</w:t>
            </w:r>
          </w:p>
        </w:tc>
        <w:tc>
          <w:tcPr>
            <w:tcW w:w="2552" w:type="dxa"/>
            <w:tcBorders>
              <w:top w:val="nil"/>
            </w:tcBorders>
          </w:tcPr>
          <w:p w14:paraId="518E9173" w14:textId="77777777" w:rsidR="00F83CB8" w:rsidRPr="00F308AC" w:rsidRDefault="00F83CB8" w:rsidP="009D3B1B">
            <w:pPr>
              <w:ind w:right="34"/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</w:rPr>
              <w:lastRenderedPageBreak/>
              <w:t xml:space="preserve">1. </w:t>
            </w:r>
            <w:r w:rsidRPr="00F308AC">
              <w:rPr>
                <w:rFonts w:ascii="TH SarabunIT๙" w:hAnsi="TH SarabunIT๙"/>
                <w:sz w:val="32"/>
                <w:cs/>
              </w:rPr>
              <w:t>มีการตั้งงบประมาณในการป้องกันและบรรเทาสาธารณภัย</w:t>
            </w:r>
          </w:p>
          <w:p w14:paraId="656ED413" w14:textId="77777777" w:rsidR="00F83CB8" w:rsidRPr="00F308AC" w:rsidRDefault="00F83CB8" w:rsidP="009D3B1B">
            <w:pPr>
              <w:ind w:right="34"/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2. มีการประสานงานระหว่างเจ้าหน้าที่ประชาชนในพื้นที่และหน่วยงานที่เกี่ยวข้อง</w:t>
            </w:r>
          </w:p>
          <w:p w14:paraId="67CABAEF" w14:textId="77777777" w:rsidR="00F83CB8" w:rsidRPr="00F308AC" w:rsidRDefault="00F83CB8" w:rsidP="009D3B1B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3. ส่งบุคลากรที่เกี่ยวข้องเข้ารับการฝึกอบรมเกี่ยวกับการป้องกันและบรรเทาสาธารณภัย</w:t>
            </w:r>
          </w:p>
          <w:p w14:paraId="67726173" w14:textId="77777777" w:rsidR="00F83CB8" w:rsidRPr="00F308AC" w:rsidRDefault="00F83CB8" w:rsidP="009D3B1B">
            <w:pPr>
              <w:rPr>
                <w:rFonts w:ascii="TH SarabunIT๙" w:hAnsi="TH SarabunIT๙"/>
                <w:b/>
                <w:bCs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4. บูรณาการร่วมกับหน่วยงานอื่นที่เกี่ยวข้อง</w:t>
            </w:r>
          </w:p>
          <w:p w14:paraId="2A1177EF" w14:textId="77777777" w:rsidR="00F83CB8" w:rsidRPr="00F308AC" w:rsidRDefault="00F83CB8" w:rsidP="009D3B1B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5. มีการจัดทำคำสั่งแบ่งงาน  มอบหมายหน้าที่การปฏิบัติงาน</w:t>
            </w:r>
          </w:p>
          <w:p w14:paraId="7B32C8AA" w14:textId="77777777" w:rsidR="00F83CB8" w:rsidRPr="00F308AC" w:rsidRDefault="00F83CB8" w:rsidP="009D3B1B">
            <w:pPr>
              <w:tabs>
                <w:tab w:val="left" w:pos="851"/>
                <w:tab w:val="left" w:pos="1134"/>
                <w:tab w:val="left" w:pos="1418"/>
              </w:tabs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6. มีการออกคำสั่งจัดชุดปฏิบัติการเวร  เตรียมความพร้อมเผชิญเหตุสาธารณภัย ตลอด  24  ชั่วโมง</w:t>
            </w:r>
          </w:p>
          <w:p w14:paraId="724FA68C" w14:textId="0BE2A276" w:rsidR="00CC036D" w:rsidRDefault="00F83CB8" w:rsidP="00180C70">
            <w:pPr>
              <w:tabs>
                <w:tab w:val="left" w:pos="851"/>
                <w:tab w:val="left" w:pos="1134"/>
                <w:tab w:val="left" w:pos="1418"/>
              </w:tabs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7. มีการจัดกิจกรรม/โครงการเพื่อฝึกอบรมและทบทวนศักยภาพ อปพร.</w:t>
            </w:r>
          </w:p>
          <w:p w14:paraId="74B52F6F" w14:textId="77777777" w:rsidR="00CC036D" w:rsidRDefault="00CC036D" w:rsidP="009D3B1B">
            <w:pPr>
              <w:rPr>
                <w:rFonts w:ascii="TH SarabunIT๙" w:hAnsi="TH SarabunIT๙"/>
                <w:sz w:val="32"/>
              </w:rPr>
            </w:pPr>
          </w:p>
          <w:p w14:paraId="65E9A8C9" w14:textId="77777777" w:rsidR="00CC036D" w:rsidRDefault="00CC036D" w:rsidP="009D3B1B">
            <w:pPr>
              <w:rPr>
                <w:rFonts w:ascii="TH SarabunIT๙" w:hAnsi="TH SarabunIT๙"/>
                <w:sz w:val="32"/>
              </w:rPr>
            </w:pPr>
          </w:p>
          <w:p w14:paraId="79776279" w14:textId="77777777" w:rsidR="00CC036D" w:rsidRPr="00F308AC" w:rsidRDefault="00CC036D" w:rsidP="009D3B1B">
            <w:pPr>
              <w:rPr>
                <w:rFonts w:ascii="TH SarabunIT๙" w:hAnsi="TH SarabunIT๙"/>
                <w:sz w:val="32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14:paraId="12AA0A94" w14:textId="77777777" w:rsidR="00F83CB8" w:rsidRPr="00F308AC" w:rsidRDefault="00F83CB8" w:rsidP="009D3B1B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lastRenderedPageBreak/>
              <w:t>1. การกำหนดแนวทางในการป้องกันและบรรเทาความเดือดร้อนให้กับประชาชนมีผลดีต่อการควบคุมและติดตามแต่ยังไม่เพียงพอ</w:t>
            </w:r>
          </w:p>
          <w:p w14:paraId="206496CD" w14:textId="77777777" w:rsidR="00F83CB8" w:rsidRPr="00F308AC" w:rsidRDefault="00F83CB8" w:rsidP="009D3B1B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2. การช่วยเหลือผู้ประสบภัยยังไม่ทันท่วงทีต่อสถานการณ์</w:t>
            </w:r>
          </w:p>
          <w:p w14:paraId="7409C346" w14:textId="49D8E187" w:rsidR="00F83CB8" w:rsidRPr="00F308AC" w:rsidRDefault="00F83CB8" w:rsidP="00180C70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</w:rPr>
              <w:t xml:space="preserve">3. </w:t>
            </w:r>
            <w:r w:rsidRPr="00F308AC">
              <w:rPr>
                <w:rFonts w:ascii="TH SarabunIT๙" w:hAnsi="TH SarabunIT๙"/>
                <w:sz w:val="32"/>
                <w:cs/>
              </w:rPr>
              <w:t>การควบคุมที่มีอยู่สามารถบรรลุวัตถุประสงค์ของการควบคุม</w:t>
            </w:r>
          </w:p>
        </w:tc>
        <w:tc>
          <w:tcPr>
            <w:tcW w:w="1701" w:type="dxa"/>
            <w:tcBorders>
              <w:top w:val="nil"/>
            </w:tcBorders>
          </w:tcPr>
          <w:p w14:paraId="1BECF9A0" w14:textId="77777777" w:rsidR="00F83CB8" w:rsidRPr="00F308AC" w:rsidRDefault="00F83CB8" w:rsidP="009D3B1B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1. ปัญหาภัยพิบัติต่างๆ  เป็นภัยธรรมชาติยากต่อการป้องกันและควบคุม</w:t>
            </w:r>
          </w:p>
          <w:p w14:paraId="13A4219E" w14:textId="63BFBB88" w:rsidR="00F83CB8" w:rsidRPr="00F308AC" w:rsidRDefault="00213E29" w:rsidP="009D3B1B">
            <w:pPr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/>
                <w:sz w:val="32"/>
                <w:cs/>
              </w:rPr>
              <w:t xml:space="preserve">2. </w:t>
            </w:r>
            <w:r>
              <w:rPr>
                <w:rFonts w:ascii="TH SarabunIT๙" w:hAnsi="TH SarabunIT๙" w:hint="cs"/>
                <w:sz w:val="32"/>
                <w:cs/>
              </w:rPr>
              <w:t>มี</w:t>
            </w:r>
            <w:r w:rsidR="00F83CB8" w:rsidRPr="00F308AC">
              <w:rPr>
                <w:rFonts w:ascii="TH SarabunIT๙" w:hAnsi="TH SarabunIT๙"/>
                <w:sz w:val="32"/>
                <w:cs/>
              </w:rPr>
              <w:t>การประสาน</w:t>
            </w:r>
            <w:r>
              <w:rPr>
                <w:rFonts w:ascii="TH SarabunIT๙" w:hAnsi="TH SarabunIT๙" w:hint="cs"/>
                <w:sz w:val="32"/>
                <w:cs/>
              </w:rPr>
              <w:t>งานต่อหน่วยงานอื่นที่เกี่ยวข้อง</w:t>
            </w:r>
            <w:r w:rsidR="00F83CB8" w:rsidRPr="00F308AC">
              <w:rPr>
                <w:rFonts w:ascii="TH SarabunIT๙" w:hAnsi="TH SarabunIT๙"/>
                <w:sz w:val="32"/>
                <w:cs/>
              </w:rPr>
              <w:t>ในการให้ความช่วยเหลือแต่ยังไม่เพียงพอกับความเดือดร้อนของประชาชน</w:t>
            </w:r>
          </w:p>
          <w:p w14:paraId="3595566E" w14:textId="34E82B7B" w:rsidR="00213E29" w:rsidRPr="00F308AC" w:rsidRDefault="00213E29" w:rsidP="00180C70">
            <w:pPr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3</w:t>
            </w:r>
            <w:r w:rsidR="00F83CB8" w:rsidRPr="00F308AC">
              <w:rPr>
                <w:rFonts w:ascii="TH SarabunIT๙" w:hAnsi="TH SarabunIT๙"/>
                <w:sz w:val="32"/>
                <w:cs/>
              </w:rPr>
              <w:t>. ครุภัณฑ์ยานพาหนะ  วัสดุอุปกรณ์  เครื่องใช้ในงานป้องกันและบรรเทาสาธารณภัยมีไม่เพียงพอต่อการใช้งาน</w:t>
            </w:r>
            <w:r>
              <w:rPr>
                <w:rFonts w:ascii="TH SarabunIT๙" w:hAnsi="TH SarabunIT๙"/>
                <w:sz w:val="32"/>
              </w:rPr>
              <w:t xml:space="preserve"> </w:t>
            </w:r>
            <w:r w:rsidRPr="00213E29">
              <w:rPr>
                <w:rFonts w:ascii="TH SarabunIT๙" w:hAnsi="TH SarabunIT๙"/>
                <w:sz w:val="32"/>
              </w:rPr>
              <w:t>(</w:t>
            </w:r>
            <w:r w:rsidRPr="00213E29">
              <w:rPr>
                <w:rFonts w:ascii="TH SarabunIT๙" w:hAnsi="TH SarabunIT๙"/>
                <w:sz w:val="32"/>
                <w:cs/>
              </w:rPr>
              <w:t>เกิดเหตุอุทกภัยแต่ไม่มีเรือในการ</w:t>
            </w:r>
            <w:r w:rsidRPr="00213E29">
              <w:rPr>
                <w:rFonts w:ascii="TH SarabunIT๙" w:hAnsi="TH SarabunIT๙"/>
                <w:sz w:val="32"/>
                <w:cs/>
              </w:rPr>
              <w:lastRenderedPageBreak/>
              <w:t>ให้ความช่วยเหลือประชาชน)</w:t>
            </w:r>
          </w:p>
        </w:tc>
        <w:tc>
          <w:tcPr>
            <w:tcW w:w="2381" w:type="dxa"/>
            <w:tcBorders>
              <w:top w:val="nil"/>
            </w:tcBorders>
          </w:tcPr>
          <w:p w14:paraId="74ABD3B4" w14:textId="1ECB326F" w:rsidR="007D3F2A" w:rsidRDefault="00213E29" w:rsidP="009D3B1B">
            <w:pPr>
              <w:ind w:firstLine="5"/>
              <w:rPr>
                <w:rFonts w:ascii="TH SarabunIT๙" w:hAnsi="TH SarabunIT๙"/>
                <w:color w:val="000000"/>
                <w:sz w:val="32"/>
              </w:rPr>
            </w:pPr>
            <w:r>
              <w:rPr>
                <w:rFonts w:ascii="TH SarabunIT๙" w:hAnsi="TH SarabunIT๙"/>
                <w:sz w:val="32"/>
              </w:rPr>
              <w:lastRenderedPageBreak/>
              <w:t>1</w:t>
            </w:r>
            <w:r w:rsidR="00F83CB8" w:rsidRPr="00F308AC">
              <w:rPr>
                <w:rFonts w:ascii="TH SarabunIT๙" w:hAnsi="TH SarabunIT๙"/>
                <w:sz w:val="32"/>
              </w:rPr>
              <w:t xml:space="preserve">. </w:t>
            </w:r>
            <w:r w:rsidR="007D3F2A">
              <w:rPr>
                <w:rFonts w:ascii="TH SarabunIT๙" w:hAnsi="TH SarabunIT๙" w:hint="cs"/>
                <w:color w:val="000000"/>
                <w:sz w:val="32"/>
                <w:cs/>
              </w:rPr>
              <w:t>มีการจัดทำปรับปรุงแผนป้องกันและบรรเทาสาธารณภัยอย่างต่อเนื่องและสม่ำเสมอและจัดตั้งงบประมาณให้เพียงพอต่อการป้องกันและบรรเทาสาธารณภัยในเขตความรับผิดชอบขององค์การบริหารส่วนตำบล</w:t>
            </w:r>
            <w:r w:rsidR="00D90266">
              <w:rPr>
                <w:rFonts w:ascii="TH SarabunIT๙" w:hAnsi="TH SarabunIT๙" w:hint="cs"/>
                <w:color w:val="000000"/>
                <w:sz w:val="32"/>
                <w:cs/>
              </w:rPr>
              <w:t>ท่าตลาด</w:t>
            </w:r>
          </w:p>
          <w:p w14:paraId="470738AE" w14:textId="5F630461" w:rsidR="00F83CB8" w:rsidRPr="00F308AC" w:rsidRDefault="00213E29" w:rsidP="009D3B1B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sz w:val="32"/>
                <w:cs/>
              </w:rPr>
            </w:pPr>
            <w:r>
              <w:rPr>
                <w:rFonts w:ascii="TH SarabunIT๙" w:hAnsi="TH SarabunIT๙"/>
                <w:sz w:val="32"/>
              </w:rPr>
              <w:t>2</w:t>
            </w:r>
            <w:r w:rsidR="00F83CB8" w:rsidRPr="00F308AC">
              <w:rPr>
                <w:rFonts w:ascii="TH SarabunIT๙" w:hAnsi="TH SarabunIT๙"/>
                <w:sz w:val="32"/>
              </w:rPr>
              <w:t xml:space="preserve">. </w:t>
            </w:r>
            <w:r w:rsidR="00F83CB8" w:rsidRPr="00F308AC">
              <w:rPr>
                <w:rFonts w:ascii="TH SarabunIT๙" w:hAnsi="TH SarabunIT๙"/>
                <w:sz w:val="32"/>
                <w:cs/>
              </w:rPr>
              <w:t>ประชาสัมพันธ์ให้ประชาชนทราบและตระหนักในการป้องกันและบรรเทาสาธารณภัย</w:t>
            </w:r>
          </w:p>
          <w:p w14:paraId="7B165202" w14:textId="6C1A8072" w:rsidR="00F83CB8" w:rsidRPr="00F308AC" w:rsidRDefault="00213E29" w:rsidP="009D3B1B">
            <w:pPr>
              <w:ind w:right="-250"/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3</w:t>
            </w:r>
            <w:r w:rsidR="00F83CB8" w:rsidRPr="00F308AC">
              <w:rPr>
                <w:rFonts w:ascii="TH SarabunIT๙" w:hAnsi="TH SarabunIT๙"/>
                <w:sz w:val="32"/>
                <w:cs/>
              </w:rPr>
              <w:t>. ผู้บังคับบัญชาควบคุม</w:t>
            </w:r>
          </w:p>
          <w:p w14:paraId="22551F06" w14:textId="77777777" w:rsidR="00F83CB8" w:rsidRPr="00F308AC" w:rsidRDefault="00F83CB8" w:rsidP="009D3B1B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ดูแลการปฏิบัติงานของเจ้าหน้าที่อย่างเคร่งครัด</w:t>
            </w:r>
          </w:p>
          <w:p w14:paraId="3D21997F" w14:textId="5A990183" w:rsidR="00F83CB8" w:rsidRPr="00F308AC" w:rsidRDefault="00213E29" w:rsidP="009D3B1B">
            <w:pPr>
              <w:rPr>
                <w:rFonts w:ascii="TH SarabunIT๙" w:hAnsi="TH SarabunIT๙"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4</w:t>
            </w:r>
            <w:r w:rsidR="00F83CB8" w:rsidRPr="00F308AC">
              <w:rPr>
                <w:rFonts w:ascii="TH SarabunIT๙" w:hAnsi="TH SarabunIT๙"/>
                <w:sz w:val="32"/>
                <w:cs/>
              </w:rPr>
              <w:t>. จัดตั้งงบประมาณเพื่อเป็นค่าบำรุง  รักษาและจัดซื้อวัสดุอุปกรณ์  ที่ใช้ในงานป้องกันและบรรเทาสาธารณภัยให้เพียงพอต่อความต้องการ</w:t>
            </w:r>
          </w:p>
        </w:tc>
        <w:tc>
          <w:tcPr>
            <w:tcW w:w="1560" w:type="dxa"/>
            <w:tcBorders>
              <w:top w:val="nil"/>
            </w:tcBorders>
          </w:tcPr>
          <w:p w14:paraId="4D0A6751" w14:textId="5D1BDFE6" w:rsidR="00F83CB8" w:rsidRPr="009D3B1B" w:rsidRDefault="00F83CB8" w:rsidP="009D3B1B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9D3B1B">
              <w:rPr>
                <w:rFonts w:ascii="TH SarabunIT๙" w:hAnsi="TH SarabunIT๙" w:hint="cs"/>
                <w:b/>
                <w:bCs/>
                <w:sz w:val="32"/>
                <w:cs/>
              </w:rPr>
              <w:t>สำนักปลัด</w:t>
            </w:r>
          </w:p>
        </w:tc>
      </w:tr>
    </w:tbl>
    <w:p w14:paraId="6D58DDC5" w14:textId="77777777" w:rsidR="004B2ABA" w:rsidRDefault="004B2ABA">
      <w:r>
        <w:br w:type="page"/>
      </w:r>
    </w:p>
    <w:tbl>
      <w:tblPr>
        <w:tblStyle w:val="a7"/>
        <w:tblW w:w="15990" w:type="dxa"/>
        <w:jc w:val="center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2552"/>
        <w:gridCol w:w="1842"/>
        <w:gridCol w:w="1701"/>
        <w:gridCol w:w="2381"/>
        <w:gridCol w:w="1560"/>
      </w:tblGrid>
      <w:tr w:rsidR="004B2ABA" w:rsidRPr="00F308AC" w14:paraId="3B60A3DE" w14:textId="77777777" w:rsidTr="004B2ABA">
        <w:trPr>
          <w:jc w:val="center"/>
        </w:trPr>
        <w:tc>
          <w:tcPr>
            <w:tcW w:w="4395" w:type="dxa"/>
          </w:tcPr>
          <w:p w14:paraId="3FF68E0E" w14:textId="30BF6643" w:rsidR="0066022E" w:rsidRDefault="004B2ABA" w:rsidP="0066022E">
            <w:pPr>
              <w:ind w:left="-108" w:right="-108"/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</w:t>
            </w:r>
          </w:p>
          <w:p w14:paraId="48C1451B" w14:textId="70B47391" w:rsidR="004B2ABA" w:rsidRDefault="004B2ABA" w:rsidP="0066022E">
            <w:pPr>
              <w:ind w:left="-108" w:right="-108"/>
              <w:jc w:val="center"/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ที่สำคัญของหน่วยงานของรัฐ/วัตถุประสงค์</w:t>
            </w:r>
          </w:p>
        </w:tc>
        <w:tc>
          <w:tcPr>
            <w:tcW w:w="1559" w:type="dxa"/>
          </w:tcPr>
          <w:p w14:paraId="3984F47A" w14:textId="67EDE5B6" w:rsidR="004B2ABA" w:rsidRPr="00F308AC" w:rsidRDefault="004B2ABA" w:rsidP="0066022E">
            <w:pPr>
              <w:tabs>
                <w:tab w:val="left" w:pos="781"/>
                <w:tab w:val="left" w:pos="1134"/>
              </w:tabs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</w:p>
        </w:tc>
        <w:tc>
          <w:tcPr>
            <w:tcW w:w="2552" w:type="dxa"/>
          </w:tcPr>
          <w:p w14:paraId="2C92529B" w14:textId="77777777" w:rsidR="004B2ABA" w:rsidRDefault="004B2ABA" w:rsidP="0066022E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  <w:p w14:paraId="3CA3B3BA" w14:textId="0477D5D6" w:rsidR="004B2ABA" w:rsidRPr="00F308AC" w:rsidRDefault="004B2ABA" w:rsidP="0066022E">
            <w:pPr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ที่มีอยู่</w:t>
            </w:r>
          </w:p>
        </w:tc>
        <w:tc>
          <w:tcPr>
            <w:tcW w:w="1842" w:type="dxa"/>
          </w:tcPr>
          <w:p w14:paraId="045317D6" w14:textId="77777777" w:rsidR="004B2ABA" w:rsidRPr="008A173D" w:rsidRDefault="004B2ABA" w:rsidP="0066022E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การประเมินผล</w:t>
            </w:r>
          </w:p>
          <w:p w14:paraId="6F32C461" w14:textId="02C61CDA" w:rsidR="004B2ABA" w:rsidRPr="00F308AC" w:rsidRDefault="004B2ABA" w:rsidP="0066022E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701" w:type="dxa"/>
          </w:tcPr>
          <w:p w14:paraId="09A4A6F7" w14:textId="054D7BD7" w:rsidR="004B2ABA" w:rsidRPr="00F308AC" w:rsidRDefault="004B2ABA" w:rsidP="0066022E">
            <w:pPr>
              <w:tabs>
                <w:tab w:val="left" w:pos="781"/>
                <w:tab w:val="left" w:pos="1134"/>
              </w:tabs>
              <w:ind w:left="33"/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ที่ยังมีอยู่</w:t>
            </w:r>
          </w:p>
        </w:tc>
        <w:tc>
          <w:tcPr>
            <w:tcW w:w="2381" w:type="dxa"/>
          </w:tcPr>
          <w:p w14:paraId="089493C5" w14:textId="77777777" w:rsidR="004B2ABA" w:rsidRPr="008A173D" w:rsidRDefault="004B2ABA" w:rsidP="0066022E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การปรับปรุง</w:t>
            </w:r>
          </w:p>
          <w:p w14:paraId="0CA61099" w14:textId="46F59A90" w:rsidR="004B2ABA" w:rsidRPr="00F308AC" w:rsidRDefault="004B2ABA" w:rsidP="0066022E">
            <w:pPr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560" w:type="dxa"/>
          </w:tcPr>
          <w:p w14:paraId="59D78044" w14:textId="57376520" w:rsidR="004B2ABA" w:rsidRPr="009D3B1B" w:rsidRDefault="004B2ABA" w:rsidP="0066022E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หน่วยงานที่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รับผิดชอบ</w:t>
            </w:r>
          </w:p>
        </w:tc>
      </w:tr>
      <w:tr w:rsidR="00F4555A" w:rsidRPr="00F308AC" w14:paraId="7FF45FB0" w14:textId="77777777" w:rsidTr="004B2ABA">
        <w:trPr>
          <w:jc w:val="center"/>
        </w:trPr>
        <w:tc>
          <w:tcPr>
            <w:tcW w:w="4395" w:type="dxa"/>
            <w:tcBorders>
              <w:top w:val="nil"/>
            </w:tcBorders>
          </w:tcPr>
          <w:p w14:paraId="3235E801" w14:textId="3015C9F3" w:rsidR="00F4555A" w:rsidRPr="00F308AC" w:rsidRDefault="00D67846" w:rsidP="009D3B1B">
            <w:pPr>
              <w:rPr>
                <w:rFonts w:ascii="TH SarabunIT๙" w:hAnsi="TH SarabunIT๙"/>
                <w:b/>
                <w:bCs/>
                <w:sz w:val="32"/>
              </w:rPr>
            </w:pPr>
            <w:r>
              <w:rPr>
                <w:rFonts w:ascii="TH SarabunIT๙" w:hAnsi="TH SarabunIT๙" w:hint="cs"/>
                <w:b/>
                <w:bCs/>
                <w:sz w:val="32"/>
                <w:cs/>
              </w:rPr>
              <w:t>5</w:t>
            </w:r>
            <w:r w:rsidR="00F4555A" w:rsidRPr="00F308AC">
              <w:rPr>
                <w:rFonts w:ascii="TH SarabunIT๙" w:hAnsi="TH SarabunIT๙"/>
                <w:b/>
                <w:bCs/>
                <w:sz w:val="32"/>
                <w:cs/>
              </w:rPr>
              <w:t>. กิจกรรมการป้องกันและแก้ไขปัญหายาเสพติด</w:t>
            </w:r>
          </w:p>
          <w:p w14:paraId="5912414F" w14:textId="77777777" w:rsidR="00F4555A" w:rsidRPr="00F308AC" w:rsidRDefault="00F4555A" w:rsidP="009D3B1B">
            <w:pPr>
              <w:rPr>
                <w:rFonts w:ascii="TH SarabunIT๙" w:hAnsi="TH SarabunIT๙"/>
                <w:b/>
                <w:bCs/>
                <w:sz w:val="32"/>
                <w:u w:val="single"/>
              </w:rPr>
            </w:pPr>
            <w:r w:rsidRPr="00F308AC">
              <w:rPr>
                <w:rFonts w:ascii="TH SarabunIT๙" w:hAnsi="TH SarabunIT๙"/>
                <w:b/>
                <w:bCs/>
                <w:sz w:val="32"/>
                <w:u w:val="single"/>
                <w:cs/>
              </w:rPr>
              <w:t>วัตถุประสงค์</w:t>
            </w:r>
          </w:p>
          <w:p w14:paraId="2C606777" w14:textId="6CC31D01" w:rsidR="00F4555A" w:rsidRPr="00F308AC" w:rsidRDefault="00F4555A" w:rsidP="009D3B1B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- เพื่อป้องกันการแพร่ระบาดของยาเสพติดในกลุ่มประชาชนทุกเพศทุกวัย  ในเขตพื้นที่องค์การบริหารส่วนตำบล</w:t>
            </w:r>
            <w:r w:rsidR="0082413B">
              <w:rPr>
                <w:rFonts w:ascii="TH SarabunIT๙" w:hAnsi="TH SarabunIT๙" w:hint="cs"/>
                <w:sz w:val="32"/>
                <w:cs/>
              </w:rPr>
              <w:t>ท่าตลาด</w:t>
            </w:r>
          </w:p>
          <w:p w14:paraId="096E0C10" w14:textId="77777777" w:rsidR="00F4555A" w:rsidRPr="00F308AC" w:rsidRDefault="00F4555A" w:rsidP="009D3B1B">
            <w:pPr>
              <w:tabs>
                <w:tab w:val="left" w:pos="720"/>
                <w:tab w:val="left" w:pos="1440"/>
                <w:tab w:val="left" w:pos="3300"/>
              </w:tabs>
              <w:rPr>
                <w:rFonts w:ascii="TH SarabunIT๙" w:hAnsi="TH SarabunIT๙"/>
                <w:sz w:val="32"/>
                <w:cs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- เพื่อป้องกันการแพร่ระบาดของยาเสพติดในกลุ่มประชาชนทุกเพศ  ทุกวัย</w:t>
            </w:r>
          </w:p>
          <w:p w14:paraId="1A8ABE6E" w14:textId="77777777" w:rsidR="00F4555A" w:rsidRDefault="00F4555A" w:rsidP="009D3B1B">
            <w:pPr>
              <w:rPr>
                <w:rFonts w:ascii="TH SarabunIT๙" w:hAnsi="TH SarabunIT๙"/>
                <w:b/>
                <w:bCs/>
                <w:sz w:val="32"/>
                <w:cs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5AF8702A" w14:textId="23546009" w:rsidR="00F4555A" w:rsidRPr="004933EB" w:rsidRDefault="004933EB" w:rsidP="009D3B1B">
            <w:pPr>
              <w:tabs>
                <w:tab w:val="left" w:pos="781"/>
                <w:tab w:val="left" w:pos="1134"/>
              </w:tabs>
              <w:rPr>
                <w:rFonts w:ascii="TH SarabunIT๙" w:hAnsi="TH SarabunIT๙"/>
                <w:b/>
                <w:bCs/>
                <w:sz w:val="32"/>
                <w:cs/>
              </w:rPr>
            </w:pPr>
            <w:r>
              <w:rPr>
                <w:rFonts w:ascii="TH SarabunIT๙" w:hAnsi="TH SarabunIT๙"/>
                <w:sz w:val="32"/>
                <w:cs/>
              </w:rPr>
              <w:t>1</w:t>
            </w:r>
            <w:r w:rsidR="00F4555A" w:rsidRPr="00F308AC">
              <w:rPr>
                <w:rFonts w:ascii="TH SarabunIT๙" w:hAnsi="TH SarabunIT๙"/>
                <w:sz w:val="32"/>
              </w:rPr>
              <w:t xml:space="preserve">. </w:t>
            </w:r>
            <w:r w:rsidR="00F4555A" w:rsidRPr="00F308AC">
              <w:rPr>
                <w:rFonts w:ascii="TH SarabunIT๙" w:hAnsi="TH SarabunIT๙"/>
                <w:sz w:val="32"/>
                <w:cs/>
              </w:rPr>
              <w:t>มีการ</w:t>
            </w:r>
            <w:r w:rsidR="00F4555A" w:rsidRPr="00F308AC">
              <w:rPr>
                <w:rFonts w:ascii="TH SarabunIT๙" w:hAnsi="TH SarabunIT๙"/>
                <w:sz w:val="32"/>
                <w:cs/>
                <w:lang w:val="th-TH"/>
              </w:rPr>
              <w:t>แพร่ระบาดของยาเสพติดในกลุ่มวัยรุ่น</w:t>
            </w:r>
          </w:p>
          <w:p w14:paraId="07F3D720" w14:textId="77777777" w:rsidR="00F4555A" w:rsidRPr="00F308AC" w:rsidRDefault="00F4555A" w:rsidP="009D3B1B">
            <w:pPr>
              <w:tabs>
                <w:tab w:val="left" w:pos="781"/>
                <w:tab w:val="left" w:pos="1134"/>
              </w:tabs>
              <w:rPr>
                <w:rFonts w:ascii="TH SarabunIT๙" w:hAnsi="TH SarabunIT๙"/>
                <w:b/>
                <w:bCs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3. ประชาชนไม่ให้ความร่วมมือในการแจ้งเบาะแสผู้ค้าผู้เสพ</w:t>
            </w:r>
          </w:p>
          <w:p w14:paraId="57B844B9" w14:textId="77777777" w:rsidR="00F4555A" w:rsidRPr="00F308AC" w:rsidRDefault="00F4555A" w:rsidP="009D3B1B">
            <w:pPr>
              <w:rPr>
                <w:rFonts w:ascii="TH SarabunIT๙" w:hAnsi="TH SarabunIT๙"/>
                <w:sz w:val="32"/>
                <w:highlight w:val="cyan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73B90E11" w14:textId="5E48FD24" w:rsidR="00F4555A" w:rsidRPr="00F308AC" w:rsidRDefault="00F4555A" w:rsidP="009D3B1B">
            <w:pPr>
              <w:tabs>
                <w:tab w:val="left" w:pos="851"/>
                <w:tab w:val="left" w:pos="1134"/>
                <w:tab w:val="left" w:pos="1418"/>
              </w:tabs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 xml:space="preserve">1. ให้ความรู้แก่ผู้นำชุมชนกลุ่มประชาชนที่เป็นแกนนำ เช่น </w:t>
            </w:r>
            <w:r w:rsidR="0082413B">
              <w:rPr>
                <w:rFonts w:ascii="TH SarabunIT๙" w:hAnsi="TH SarabunIT๙" w:hint="cs"/>
                <w:sz w:val="32"/>
                <w:cs/>
              </w:rPr>
              <w:t>กำนัน ผู้ใหญ่บ้าน</w:t>
            </w:r>
            <w:r w:rsidRPr="00F308AC">
              <w:rPr>
                <w:rFonts w:ascii="TH SarabunIT๙" w:hAnsi="TH SarabunIT๙"/>
                <w:sz w:val="32"/>
                <w:cs/>
              </w:rPr>
              <w:t xml:space="preserve"> </w:t>
            </w:r>
            <w:proofErr w:type="spellStart"/>
            <w:r w:rsidRPr="00F308AC">
              <w:rPr>
                <w:rFonts w:ascii="TH SarabunIT๙" w:hAnsi="TH SarabunIT๙"/>
                <w:sz w:val="32"/>
                <w:cs/>
              </w:rPr>
              <w:t>อส</w:t>
            </w:r>
            <w:proofErr w:type="spellEnd"/>
            <w:r w:rsidRPr="00F308AC">
              <w:rPr>
                <w:rFonts w:ascii="TH SarabunIT๙" w:hAnsi="TH SarabunIT๙"/>
                <w:sz w:val="32"/>
                <w:cs/>
              </w:rPr>
              <w:t xml:space="preserve">ม.  อปพร. </w:t>
            </w:r>
            <w:r w:rsidR="0082413B">
              <w:rPr>
                <w:rFonts w:ascii="TH SarabunIT๙" w:hAnsi="TH SarabunIT๙" w:hint="cs"/>
                <w:sz w:val="32"/>
                <w:cs/>
              </w:rPr>
              <w:t xml:space="preserve">ผู้นำกลุ่มต่างๆ </w:t>
            </w:r>
            <w:r w:rsidRPr="00F308AC">
              <w:rPr>
                <w:rFonts w:ascii="TH SarabunIT๙" w:hAnsi="TH SarabunIT๙"/>
                <w:sz w:val="32"/>
                <w:cs/>
              </w:rPr>
              <w:t xml:space="preserve"> ฝ่ายปกครองฯ  เพื่อนำไปเผยแพร่ให้กับประชาชนภายในชุมชน</w:t>
            </w:r>
          </w:p>
          <w:p w14:paraId="1E6F669D" w14:textId="77777777" w:rsidR="0073303A" w:rsidRDefault="00F4555A" w:rsidP="009D3B1B">
            <w:pPr>
              <w:tabs>
                <w:tab w:val="left" w:pos="851"/>
                <w:tab w:val="left" w:pos="1134"/>
                <w:tab w:val="left" w:pos="1418"/>
              </w:tabs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 xml:space="preserve">2. </w:t>
            </w:r>
            <w:r w:rsidR="0073303A">
              <w:rPr>
                <w:rFonts w:ascii="TH SarabunIT๙" w:hAnsi="TH SarabunIT๙" w:hint="cs"/>
                <w:sz w:val="32"/>
                <w:cs/>
              </w:rPr>
              <w:t>ให้ความร่วมมือกับสถานีตำรวจตำรวจภูธรบ้านเหลื่อมในการ</w:t>
            </w:r>
            <w:r w:rsidR="0073303A" w:rsidRPr="00F308AC">
              <w:rPr>
                <w:rFonts w:ascii="TH SarabunIT๙" w:hAnsi="TH SarabunIT๙"/>
                <w:sz w:val="32"/>
                <w:cs/>
              </w:rPr>
              <w:t>ตั้งจุดสกัดเกี่ยวกับยาเสพติดในพื้นที่เป้าหมาย</w:t>
            </w:r>
          </w:p>
          <w:p w14:paraId="2CF46BEF" w14:textId="32C05BFE" w:rsidR="00F4555A" w:rsidRPr="00F308AC" w:rsidRDefault="00F4555A" w:rsidP="009D3B1B">
            <w:pPr>
              <w:tabs>
                <w:tab w:val="left" w:pos="851"/>
                <w:tab w:val="left" w:pos="1134"/>
                <w:tab w:val="left" w:pos="1418"/>
              </w:tabs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3. ให้ความรู้แก่นักเรียนและเยาวชนเกี่ยวกับพิษภัยของยาเสพติด</w:t>
            </w:r>
          </w:p>
          <w:p w14:paraId="37DD7C40" w14:textId="77777777" w:rsidR="00F4555A" w:rsidRPr="00F308AC" w:rsidRDefault="00F4555A" w:rsidP="009D3B1B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</w:rPr>
              <w:t xml:space="preserve">4. </w:t>
            </w:r>
            <w:r w:rsidRPr="00F308AC">
              <w:rPr>
                <w:rFonts w:ascii="TH SarabunIT๙" w:hAnsi="TH SarabunIT๙"/>
                <w:sz w:val="32"/>
                <w:cs/>
              </w:rPr>
              <w:t>ประชาสัมพันธ์ผ่านเสียงตามสายภายในชุมชนเกี่ยวกับพิษภัยของยาเสพติดและโทษของผู้เสพ</w:t>
            </w:r>
          </w:p>
          <w:p w14:paraId="46F48794" w14:textId="77777777" w:rsidR="00F4555A" w:rsidRPr="00F308AC" w:rsidRDefault="00F4555A" w:rsidP="009D3B1B">
            <w:pPr>
              <w:tabs>
                <w:tab w:val="left" w:pos="2790"/>
                <w:tab w:val="left" w:pos="4320"/>
                <w:tab w:val="left" w:pos="5400"/>
                <w:tab w:val="left" w:pos="7200"/>
                <w:tab w:val="left" w:pos="11520"/>
              </w:tabs>
              <w:rPr>
                <w:rFonts w:ascii="TH SarabunIT๙" w:hAnsi="TH SarabunIT๙"/>
                <w:sz w:val="32"/>
                <w:cs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5</w:t>
            </w:r>
            <w:r w:rsidRPr="00F308AC">
              <w:rPr>
                <w:rFonts w:ascii="TH SarabunIT๙" w:hAnsi="TH SarabunIT๙"/>
                <w:sz w:val="32"/>
              </w:rPr>
              <w:t xml:space="preserve">. </w:t>
            </w:r>
            <w:r w:rsidRPr="00F308AC">
              <w:rPr>
                <w:rFonts w:ascii="TH SarabunIT๙" w:hAnsi="TH SarabunIT๙"/>
                <w:sz w:val="32"/>
                <w:cs/>
              </w:rPr>
              <w:t>ส่งเสริมกิจกรรมเด็กและเยาวชน  ด้านกีฬาอย่างต่อเนื่อง</w:t>
            </w:r>
          </w:p>
          <w:p w14:paraId="533140FA" w14:textId="2E021AEC" w:rsidR="00F4555A" w:rsidRPr="00F308AC" w:rsidRDefault="00F4555A" w:rsidP="009D3B1B">
            <w:pPr>
              <w:tabs>
                <w:tab w:val="left" w:pos="851"/>
                <w:tab w:val="left" w:pos="1134"/>
                <w:tab w:val="left" w:pos="1418"/>
              </w:tabs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6. ตรวจหาสารเสพติดในกลุ่มเสี่ยง</w:t>
            </w:r>
          </w:p>
        </w:tc>
        <w:tc>
          <w:tcPr>
            <w:tcW w:w="1842" w:type="dxa"/>
            <w:tcBorders>
              <w:top w:val="nil"/>
            </w:tcBorders>
          </w:tcPr>
          <w:p w14:paraId="0E1F3E34" w14:textId="31243CE6" w:rsidR="00F4555A" w:rsidRPr="00F308AC" w:rsidRDefault="00F4555A" w:rsidP="009D3B1B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1. การควบคุมที่มีอยู่ยังไม่เพียงพอ เนื่องจากผู้ค้า  ผู้เสพ รู้ถึงการตั้งจุดตรวจ/จุดสกัด  ทำให้ยากแก่การจับกุมและ  ประชาชนไม่ให้ความสำคัญต่อโทษและพิษภัยของยาเสพติด</w:t>
            </w:r>
          </w:p>
          <w:p w14:paraId="5FA2051D" w14:textId="77777777" w:rsidR="00F4555A" w:rsidRPr="00F308AC" w:rsidRDefault="00F4555A" w:rsidP="009D3B1B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2. มีการควบคุม แต่ยังไม่ทั่วถึง</w:t>
            </w:r>
          </w:p>
          <w:p w14:paraId="23969382" w14:textId="77777777" w:rsidR="00F4555A" w:rsidRPr="00F308AC" w:rsidRDefault="00F4555A" w:rsidP="009D3B1B">
            <w:pPr>
              <w:rPr>
                <w:rFonts w:ascii="TH SarabunIT๙" w:hAnsi="TH SarabunIT๙"/>
                <w:sz w:val="3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0B7764D6" w14:textId="2F9DD0DE" w:rsidR="00F4555A" w:rsidRPr="00F308AC" w:rsidRDefault="004933EB" w:rsidP="009D3B1B">
            <w:pPr>
              <w:rPr>
                <w:rFonts w:ascii="TH SarabunIT๙" w:hAnsi="TH SarabunIT๙"/>
                <w:sz w:val="32"/>
                <w:cs/>
                <w:lang w:val="th-TH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1</w:t>
            </w:r>
            <w:r w:rsidR="00F4555A" w:rsidRPr="00F308AC">
              <w:rPr>
                <w:rFonts w:ascii="TH SarabunIT๙" w:hAnsi="TH SarabunIT๙"/>
                <w:sz w:val="32"/>
              </w:rPr>
              <w:t xml:space="preserve">. </w:t>
            </w:r>
            <w:r w:rsidR="00F4555A" w:rsidRPr="00F308AC">
              <w:rPr>
                <w:rFonts w:ascii="TH SarabunIT๙" w:hAnsi="TH SarabunIT๙"/>
                <w:sz w:val="32"/>
                <w:cs/>
              </w:rPr>
              <w:t>มีการ</w:t>
            </w:r>
            <w:r w:rsidR="00F4555A" w:rsidRPr="00F308AC">
              <w:rPr>
                <w:rFonts w:ascii="TH SarabunIT๙" w:hAnsi="TH SarabunIT๙"/>
                <w:sz w:val="32"/>
                <w:cs/>
                <w:lang w:val="th-TH"/>
              </w:rPr>
              <w:t>แพร่ระบาดของยาเสพติดในกลุ่มวัยรุ่น</w:t>
            </w:r>
          </w:p>
          <w:p w14:paraId="7E642ABF" w14:textId="66545F88" w:rsidR="00F4555A" w:rsidRPr="00F308AC" w:rsidRDefault="004933EB" w:rsidP="009D3B1B">
            <w:pPr>
              <w:tabs>
                <w:tab w:val="left" w:pos="781"/>
                <w:tab w:val="left" w:pos="1134"/>
              </w:tabs>
              <w:ind w:left="33"/>
              <w:rPr>
                <w:rFonts w:ascii="TH SarabunIT๙" w:hAnsi="TH SarabunIT๙"/>
                <w:b/>
                <w:bCs/>
                <w:sz w:val="32"/>
              </w:rPr>
            </w:pPr>
            <w:r>
              <w:rPr>
                <w:rFonts w:ascii="TH SarabunIT๙" w:hAnsi="TH SarabunIT๙" w:hint="cs"/>
                <w:sz w:val="32"/>
                <w:cs/>
              </w:rPr>
              <w:t>2</w:t>
            </w:r>
            <w:r w:rsidR="00F4555A" w:rsidRPr="00F308AC">
              <w:rPr>
                <w:rFonts w:ascii="TH SarabunIT๙" w:hAnsi="TH SarabunIT๙"/>
                <w:sz w:val="32"/>
              </w:rPr>
              <w:t xml:space="preserve">. </w:t>
            </w:r>
            <w:r w:rsidR="00F4555A" w:rsidRPr="00F308AC">
              <w:rPr>
                <w:rFonts w:ascii="TH SarabunIT๙" w:hAnsi="TH SarabunIT๙"/>
                <w:sz w:val="32"/>
                <w:cs/>
              </w:rPr>
              <w:t>ประชาชนไม่ให้ความร่วมมือในการแจ้งเบาะแสผู้ค้าผู้เสพ</w:t>
            </w:r>
          </w:p>
          <w:p w14:paraId="62A5B026" w14:textId="63C8ECC0" w:rsidR="00F4555A" w:rsidRPr="00F308AC" w:rsidRDefault="00F4555A" w:rsidP="009D3B1B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 xml:space="preserve"> </w:t>
            </w:r>
          </w:p>
        </w:tc>
        <w:tc>
          <w:tcPr>
            <w:tcW w:w="2381" w:type="dxa"/>
            <w:tcBorders>
              <w:top w:val="nil"/>
            </w:tcBorders>
          </w:tcPr>
          <w:p w14:paraId="6C159607" w14:textId="2F6F5CD4" w:rsidR="00F4555A" w:rsidRPr="00F308AC" w:rsidRDefault="00F4555A" w:rsidP="009D3B1B">
            <w:pPr>
              <w:tabs>
                <w:tab w:val="left" w:pos="851"/>
                <w:tab w:val="left" w:pos="1134"/>
                <w:tab w:val="left" w:pos="1418"/>
              </w:tabs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 xml:space="preserve">1. ให้ความรู้แก่ผู้นำชุมชนกลุ่มประชาชนที่เป็นแกนนำ  เช่น  </w:t>
            </w:r>
            <w:r w:rsidR="0082413B" w:rsidRPr="0082413B">
              <w:rPr>
                <w:rFonts w:ascii="TH SarabunIT๙" w:hAnsi="TH SarabunIT๙"/>
                <w:sz w:val="32"/>
                <w:cs/>
              </w:rPr>
              <w:t xml:space="preserve">กำนัน ผู้ใหญ่บ้าน </w:t>
            </w:r>
            <w:proofErr w:type="spellStart"/>
            <w:r w:rsidR="0082413B" w:rsidRPr="0082413B">
              <w:rPr>
                <w:rFonts w:ascii="TH SarabunIT๙" w:hAnsi="TH SarabunIT๙"/>
                <w:sz w:val="32"/>
                <w:cs/>
              </w:rPr>
              <w:t>อส</w:t>
            </w:r>
            <w:proofErr w:type="spellEnd"/>
            <w:r w:rsidR="0082413B" w:rsidRPr="0082413B">
              <w:rPr>
                <w:rFonts w:ascii="TH SarabunIT๙" w:hAnsi="TH SarabunIT๙"/>
                <w:sz w:val="32"/>
                <w:cs/>
              </w:rPr>
              <w:t>ม.  อปพร. ผู้นำกลุ่มต่างๆ</w:t>
            </w:r>
            <w:r w:rsidR="004E5E74">
              <w:rPr>
                <w:rFonts w:ascii="TH SarabunIT๙" w:hAnsi="TH SarabunIT๙" w:hint="cs"/>
                <w:sz w:val="32"/>
                <w:cs/>
              </w:rPr>
              <w:t xml:space="preserve"> </w:t>
            </w:r>
            <w:r w:rsidRPr="00F308AC">
              <w:rPr>
                <w:rFonts w:ascii="TH SarabunIT๙" w:hAnsi="TH SarabunIT๙"/>
                <w:sz w:val="32"/>
                <w:cs/>
              </w:rPr>
              <w:t>ฝ่ายปกครองฯ  เพื่อนำไปเผยแพร่ให้กับประชาชนภายในชุมชน</w:t>
            </w:r>
          </w:p>
          <w:p w14:paraId="132982BB" w14:textId="16E50D48" w:rsidR="00F4555A" w:rsidRPr="00F308AC" w:rsidRDefault="00F4555A" w:rsidP="009D3B1B">
            <w:pPr>
              <w:tabs>
                <w:tab w:val="left" w:pos="851"/>
                <w:tab w:val="left" w:pos="1134"/>
                <w:tab w:val="left" w:pos="1418"/>
              </w:tabs>
              <w:rPr>
                <w:rFonts w:ascii="TH SarabunIT๙" w:hAnsi="TH SarabunIT๙"/>
                <w:sz w:val="32"/>
                <w:cs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 xml:space="preserve">2. </w:t>
            </w:r>
            <w:r w:rsidR="0073303A">
              <w:rPr>
                <w:rFonts w:ascii="TH SarabunIT๙" w:hAnsi="TH SarabunIT๙" w:hint="cs"/>
                <w:sz w:val="32"/>
                <w:cs/>
              </w:rPr>
              <w:t>ให้ความร่วมมือ</w:t>
            </w:r>
            <w:r w:rsidR="004933EB">
              <w:rPr>
                <w:rFonts w:ascii="TH SarabunIT๙" w:hAnsi="TH SarabunIT๙" w:hint="cs"/>
                <w:sz w:val="32"/>
                <w:cs/>
              </w:rPr>
              <w:t>กับ</w:t>
            </w:r>
            <w:r w:rsidR="0073303A">
              <w:rPr>
                <w:rFonts w:ascii="TH SarabunIT๙" w:hAnsi="TH SarabunIT๙" w:hint="cs"/>
                <w:sz w:val="32"/>
                <w:cs/>
              </w:rPr>
              <w:t>สถานีตำรวจตำรวจภูธร</w:t>
            </w:r>
            <w:r w:rsidR="00AB6F23">
              <w:rPr>
                <w:rFonts w:ascii="TH SarabunIT๙" w:hAnsi="TH SarabunIT๙" w:hint="cs"/>
                <w:sz w:val="32"/>
                <w:cs/>
              </w:rPr>
              <w:t>โพธิ์แก้ว</w:t>
            </w:r>
            <w:r w:rsidR="0073303A">
              <w:rPr>
                <w:rFonts w:ascii="TH SarabunIT๙" w:hAnsi="TH SarabunIT๙" w:hint="cs"/>
                <w:sz w:val="32"/>
                <w:cs/>
              </w:rPr>
              <w:t>ในการ</w:t>
            </w:r>
            <w:r w:rsidR="0073303A" w:rsidRPr="00F308AC">
              <w:rPr>
                <w:rFonts w:ascii="TH SarabunIT๙" w:hAnsi="TH SarabunIT๙"/>
                <w:sz w:val="32"/>
                <w:cs/>
              </w:rPr>
              <w:t>ตั้งจุดสกัดเกี่ยวกับยาเสพติดในพื้นที่เป้าหมาย</w:t>
            </w:r>
          </w:p>
          <w:p w14:paraId="3A8900E6" w14:textId="77777777" w:rsidR="00F4555A" w:rsidRPr="00F308AC" w:rsidRDefault="00F4555A" w:rsidP="009D3B1B">
            <w:pPr>
              <w:tabs>
                <w:tab w:val="left" w:pos="851"/>
                <w:tab w:val="left" w:pos="1134"/>
                <w:tab w:val="left" w:pos="1418"/>
              </w:tabs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3. ให้ความรู้แก่นักเรียนและเยาวชนเกี่ยวกับพิษภัยของยาเสพติด</w:t>
            </w:r>
          </w:p>
          <w:p w14:paraId="34F43D8A" w14:textId="77777777" w:rsidR="00F4555A" w:rsidRPr="00F308AC" w:rsidRDefault="00F4555A" w:rsidP="009D3B1B">
            <w:pPr>
              <w:tabs>
                <w:tab w:val="left" w:pos="851"/>
                <w:tab w:val="left" w:pos="1134"/>
                <w:tab w:val="left" w:pos="1418"/>
              </w:tabs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</w:rPr>
              <w:t>4.</w:t>
            </w:r>
            <w:r w:rsidRPr="00F308AC">
              <w:rPr>
                <w:rFonts w:ascii="TH SarabunIT๙" w:hAnsi="TH SarabunIT๙"/>
                <w:sz w:val="32"/>
                <w:cs/>
              </w:rPr>
              <w:t xml:space="preserve"> ประชาสัมพันธ์ผ่านเสียงตามสายภายในชุมชนเกี่ยวกับพิษภัยของยาเสพติดและโทษของผู้เสพ</w:t>
            </w:r>
          </w:p>
          <w:p w14:paraId="18E9A3A3" w14:textId="77777777" w:rsidR="00F4555A" w:rsidRPr="00F308AC" w:rsidRDefault="00F4555A" w:rsidP="009D3B1B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5. จัดให้มีการอบรมโทษของยาเสพติดในกลุ่มเสี่ยงอย่างต่อเนื่อง</w:t>
            </w:r>
          </w:p>
          <w:p w14:paraId="56376926" w14:textId="77777777" w:rsidR="00F4555A" w:rsidRPr="00F308AC" w:rsidRDefault="00F4555A" w:rsidP="009D3B1B">
            <w:pPr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lastRenderedPageBreak/>
              <w:t xml:space="preserve">6. ส่งเสริมกิจกรรมที่ใช้เวลาว่างให้เป็นประโยชน์แก่ประชาชนทุกเพศทุกวัย  เช่น  กีฬาต้านยาเสพติด </w:t>
            </w:r>
          </w:p>
          <w:p w14:paraId="09639E6A" w14:textId="7E0D6F8F" w:rsidR="00CC036D" w:rsidRPr="00F308AC" w:rsidRDefault="00F4555A" w:rsidP="00180C70">
            <w:pPr>
              <w:tabs>
                <w:tab w:val="left" w:pos="851"/>
                <w:tab w:val="left" w:pos="1134"/>
              </w:tabs>
              <w:rPr>
                <w:rFonts w:ascii="TH SarabunIT๙" w:hAnsi="TH SarabunIT๙"/>
                <w:sz w:val="32"/>
              </w:rPr>
            </w:pPr>
            <w:r w:rsidRPr="00F308AC">
              <w:rPr>
                <w:rFonts w:ascii="TH SarabunIT๙" w:hAnsi="TH SarabunIT๙"/>
                <w:sz w:val="32"/>
                <w:cs/>
              </w:rPr>
              <w:t>7. จัดกิจกรรมตรวจสารเสพติดในโรงเรียนและจุดเสี่ยงหมู่บ้าน เพื่อสร้างความตระหนักเกี่ยวกับยาเสพติด</w:t>
            </w:r>
          </w:p>
        </w:tc>
        <w:tc>
          <w:tcPr>
            <w:tcW w:w="1560" w:type="dxa"/>
            <w:tcBorders>
              <w:top w:val="nil"/>
            </w:tcBorders>
          </w:tcPr>
          <w:p w14:paraId="4DC0FE9B" w14:textId="07675EDF" w:rsidR="00F4555A" w:rsidRPr="009D3B1B" w:rsidRDefault="00F4555A" w:rsidP="009D3B1B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9D3B1B">
              <w:rPr>
                <w:rFonts w:ascii="TH SarabunIT๙" w:hAnsi="TH SarabunIT๙" w:hint="cs"/>
                <w:b/>
                <w:bCs/>
                <w:sz w:val="32"/>
                <w:cs/>
              </w:rPr>
              <w:lastRenderedPageBreak/>
              <w:t>สำนักปลัด</w:t>
            </w:r>
          </w:p>
        </w:tc>
      </w:tr>
    </w:tbl>
    <w:p w14:paraId="49E6E6F9" w14:textId="77777777" w:rsidR="004B2ABA" w:rsidRDefault="004B2ABA">
      <w:r>
        <w:br w:type="page"/>
      </w:r>
    </w:p>
    <w:tbl>
      <w:tblPr>
        <w:tblStyle w:val="a7"/>
        <w:tblW w:w="15990" w:type="dxa"/>
        <w:jc w:val="center"/>
        <w:tblLayout w:type="fixed"/>
        <w:tblLook w:val="04A0" w:firstRow="1" w:lastRow="0" w:firstColumn="1" w:lastColumn="0" w:noHBand="0" w:noVBand="1"/>
      </w:tblPr>
      <w:tblGrid>
        <w:gridCol w:w="4242"/>
        <w:gridCol w:w="1712"/>
        <w:gridCol w:w="1888"/>
        <w:gridCol w:w="1890"/>
        <w:gridCol w:w="1980"/>
        <w:gridCol w:w="2880"/>
        <w:gridCol w:w="1398"/>
      </w:tblGrid>
      <w:tr w:rsidR="009C379F" w:rsidRPr="00B54CA4" w14:paraId="0E3784FF" w14:textId="77777777" w:rsidTr="009605CB">
        <w:trPr>
          <w:jc w:val="center"/>
        </w:trPr>
        <w:tc>
          <w:tcPr>
            <w:tcW w:w="4242" w:type="dxa"/>
          </w:tcPr>
          <w:p w14:paraId="588575F0" w14:textId="2EF6FA6E" w:rsidR="009C379F" w:rsidRDefault="009C379F" w:rsidP="00291C33">
            <w:pPr>
              <w:ind w:left="-108" w:right="-108"/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</w:t>
            </w:r>
          </w:p>
          <w:p w14:paraId="16F95CE5" w14:textId="130A4C43" w:rsidR="009C379F" w:rsidRDefault="009C379F" w:rsidP="00291C33">
            <w:pPr>
              <w:tabs>
                <w:tab w:val="left" w:pos="720"/>
                <w:tab w:val="left" w:pos="1440"/>
                <w:tab w:val="left" w:pos="3300"/>
              </w:tabs>
              <w:jc w:val="center"/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ที่สำคัญของหน่วยงานของรัฐ/วัตถุประสงค์</w:t>
            </w:r>
          </w:p>
        </w:tc>
        <w:tc>
          <w:tcPr>
            <w:tcW w:w="1712" w:type="dxa"/>
          </w:tcPr>
          <w:p w14:paraId="776D7682" w14:textId="0D1C522D" w:rsidR="009C379F" w:rsidRDefault="009C379F" w:rsidP="00291C33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</w:p>
        </w:tc>
        <w:tc>
          <w:tcPr>
            <w:tcW w:w="1888" w:type="dxa"/>
          </w:tcPr>
          <w:p w14:paraId="128945CB" w14:textId="77777777" w:rsidR="009C379F" w:rsidRDefault="009C379F" w:rsidP="00291C33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  <w:p w14:paraId="3D6857B5" w14:textId="37472E20" w:rsidR="009C379F" w:rsidRDefault="009C379F" w:rsidP="00291C33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ที่มีอยู่</w:t>
            </w:r>
          </w:p>
        </w:tc>
        <w:tc>
          <w:tcPr>
            <w:tcW w:w="1890" w:type="dxa"/>
          </w:tcPr>
          <w:p w14:paraId="40C15000" w14:textId="77777777" w:rsidR="009C379F" w:rsidRPr="008A173D" w:rsidRDefault="009C379F" w:rsidP="00291C33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การประเมินผล</w:t>
            </w:r>
          </w:p>
          <w:p w14:paraId="66F9859B" w14:textId="5326E9B0" w:rsidR="009C379F" w:rsidRDefault="009C379F" w:rsidP="00291C33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980" w:type="dxa"/>
          </w:tcPr>
          <w:p w14:paraId="0D8776C2" w14:textId="16DFEF0A" w:rsidR="009C379F" w:rsidRDefault="009C379F" w:rsidP="00291C33">
            <w:pPr>
              <w:autoSpaceDE w:val="0"/>
              <w:autoSpaceDN w:val="0"/>
              <w:adjustRightInd w:val="0"/>
              <w:jc w:val="center"/>
              <w:rPr>
                <w:rFonts w:ascii="TH SarabunIT๙" w:eastAsia="Times New Roman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ที่ยังมีอยู่</w:t>
            </w:r>
          </w:p>
        </w:tc>
        <w:tc>
          <w:tcPr>
            <w:tcW w:w="2880" w:type="dxa"/>
          </w:tcPr>
          <w:p w14:paraId="27E20DE7" w14:textId="77777777" w:rsidR="009C379F" w:rsidRPr="008A173D" w:rsidRDefault="009C379F" w:rsidP="00291C33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การปรับปรุง</w:t>
            </w:r>
          </w:p>
          <w:p w14:paraId="20E3B616" w14:textId="263C2465" w:rsidR="009C379F" w:rsidRDefault="009C379F" w:rsidP="00291C33">
            <w:pPr>
              <w:tabs>
                <w:tab w:val="left" w:pos="720"/>
                <w:tab w:val="left" w:pos="1440"/>
                <w:tab w:val="left" w:pos="3300"/>
              </w:tabs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398" w:type="dxa"/>
          </w:tcPr>
          <w:p w14:paraId="5ACD3A04" w14:textId="6C4D097C" w:rsidR="009C379F" w:rsidRDefault="009C379F" w:rsidP="00291C33">
            <w:pPr>
              <w:ind w:left="-108" w:right="-108"/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หน่วยงานที่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รับผิดชอบ</w:t>
            </w:r>
          </w:p>
        </w:tc>
      </w:tr>
      <w:tr w:rsidR="004E5E74" w:rsidRPr="00B54CA4" w14:paraId="0CA0050E" w14:textId="77777777" w:rsidTr="009605CB">
        <w:trPr>
          <w:jc w:val="center"/>
        </w:trPr>
        <w:tc>
          <w:tcPr>
            <w:tcW w:w="4242" w:type="dxa"/>
          </w:tcPr>
          <w:p w14:paraId="3066960E" w14:textId="6299B90E" w:rsidR="004E5E74" w:rsidRPr="004E5E74" w:rsidRDefault="004E5E74" w:rsidP="004E5E74">
            <w:pPr>
              <w:pStyle w:val="a8"/>
              <w:rPr>
                <w:rFonts w:ascii="TH SarabunIT๙" w:hAnsi="TH SarabunIT๙" w:cs="TH SarabunIT๙"/>
                <w:b/>
                <w:bCs/>
                <w:sz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>6</w:t>
            </w:r>
            <w:r w:rsidRPr="004E5E74">
              <w:rPr>
                <w:rFonts w:ascii="TH SarabunIT๙" w:hAnsi="TH SarabunIT๙" w:cs="TH SarabunIT๙"/>
                <w:b/>
                <w:bCs/>
                <w:sz w:val="32"/>
                <w:cs/>
              </w:rPr>
              <w:t>. งานสังคมสงเคราะห์เพื่อการยังชีพผู้สูงอายุ ผู้พิการ ผู้ป่วยเอดส์</w:t>
            </w:r>
          </w:p>
          <w:p w14:paraId="45DB9280" w14:textId="77777777" w:rsidR="004E5E74" w:rsidRPr="004E5E74" w:rsidRDefault="004E5E74" w:rsidP="004E5E74">
            <w:pPr>
              <w:rPr>
                <w:rFonts w:ascii="TH SarabunIT๙" w:hAnsi="TH SarabunIT๙"/>
                <w:sz w:val="32"/>
              </w:rPr>
            </w:pPr>
            <w:r w:rsidRPr="004E5E74">
              <w:rPr>
                <w:rFonts w:ascii="TH SarabunIT๙" w:hAnsi="TH SarabunIT๙"/>
                <w:b/>
                <w:bCs/>
                <w:sz w:val="32"/>
                <w:u w:val="single"/>
                <w:cs/>
              </w:rPr>
              <w:t>วัตถุประสงค์การควบคุม</w:t>
            </w:r>
            <w:r w:rsidRPr="004E5E74">
              <w:rPr>
                <w:rFonts w:ascii="TH SarabunIT๙" w:hAnsi="TH SarabunIT๙"/>
                <w:sz w:val="32"/>
              </w:rPr>
              <w:t xml:space="preserve">        </w:t>
            </w:r>
            <w:r w:rsidRPr="004E5E74">
              <w:rPr>
                <w:rFonts w:ascii="TH SarabunIT๙" w:hAnsi="TH SarabunIT๙"/>
                <w:sz w:val="32"/>
                <w:cs/>
              </w:rPr>
              <w:t xml:space="preserve"> </w:t>
            </w:r>
          </w:p>
          <w:p w14:paraId="3AEC0850" w14:textId="77777777" w:rsidR="004E5E74" w:rsidRPr="004E5E74" w:rsidRDefault="004E5E74" w:rsidP="004E5E74">
            <w:pPr>
              <w:rPr>
                <w:rFonts w:ascii="TH SarabunIT๙" w:hAnsi="TH SarabunIT๙"/>
                <w:sz w:val="32"/>
              </w:rPr>
            </w:pPr>
            <w:r w:rsidRPr="004E5E74">
              <w:rPr>
                <w:rFonts w:ascii="TH SarabunIT๙" w:hAnsi="TH SarabunIT๙"/>
                <w:sz w:val="32"/>
                <w:cs/>
              </w:rPr>
              <w:t>1. เพื่อให้การดำเนินการสวัสดิการเงินสงเคราะห์</w:t>
            </w:r>
          </w:p>
          <w:p w14:paraId="6A9768D5" w14:textId="5A92ACEC" w:rsidR="004E5E74" w:rsidRPr="004E5E74" w:rsidRDefault="004E5E74" w:rsidP="004E5E74">
            <w:pPr>
              <w:rPr>
                <w:rFonts w:ascii="TH SarabunIT๙" w:hAnsi="TH SarabunIT๙"/>
                <w:b/>
                <w:bCs/>
                <w:color w:val="FF0000"/>
                <w:sz w:val="32"/>
              </w:rPr>
            </w:pPr>
            <w:r w:rsidRPr="004E5E74">
              <w:rPr>
                <w:rFonts w:ascii="TH SarabunIT๙" w:hAnsi="TH SarabunIT๙"/>
                <w:sz w:val="32"/>
                <w:cs/>
              </w:rPr>
              <w:t>2. เพื่อการยังชีพสำหรับผู้สูงอายุ ผู้พิการและผู้ป่วยเอดส์ เป็นไปโดยรวดเร็ว เป็นธรรม ถูกต้องตามระเบียบ กฎหมาย ข้อบังคับ มติ ครม. และหนังสือสั่งการที่เกี่ยวข้อง</w:t>
            </w:r>
          </w:p>
          <w:p w14:paraId="4D9D93BC" w14:textId="77777777" w:rsidR="004E5E74" w:rsidRPr="004E5E74" w:rsidRDefault="004E5E74" w:rsidP="004E5E74">
            <w:pPr>
              <w:rPr>
                <w:rFonts w:ascii="TH SarabunIT๙" w:hAnsi="TH SarabunIT๙"/>
                <w:b/>
                <w:bCs/>
                <w:color w:val="FF0000"/>
                <w:sz w:val="32"/>
              </w:rPr>
            </w:pPr>
          </w:p>
          <w:p w14:paraId="1C67F118" w14:textId="1A6FB774" w:rsidR="004E5E74" w:rsidRPr="004E5E74" w:rsidRDefault="004E5E74" w:rsidP="004E5E74">
            <w:pPr>
              <w:autoSpaceDE w:val="0"/>
              <w:autoSpaceDN w:val="0"/>
              <w:adjustRightInd w:val="0"/>
              <w:rPr>
                <w:rFonts w:ascii="TH SarabunIT๙" w:hAnsi="TH SarabunIT๙"/>
                <w:b/>
                <w:bCs/>
                <w:sz w:val="32"/>
                <w:cs/>
              </w:rPr>
            </w:pPr>
          </w:p>
        </w:tc>
        <w:tc>
          <w:tcPr>
            <w:tcW w:w="1712" w:type="dxa"/>
          </w:tcPr>
          <w:p w14:paraId="0680C256" w14:textId="5E21BC9A" w:rsidR="004E5E74" w:rsidRPr="004E5E74" w:rsidRDefault="004E5E74" w:rsidP="004E5E74">
            <w:pPr>
              <w:rPr>
                <w:rFonts w:ascii="TH SarabunIT๙" w:hAnsi="TH SarabunIT๙"/>
                <w:sz w:val="32"/>
              </w:rPr>
            </w:pPr>
            <w:r w:rsidRPr="004E5E74">
              <w:rPr>
                <w:rFonts w:ascii="TH SarabunIT๙" w:hAnsi="TH SarabunIT๙"/>
                <w:sz w:val="32"/>
                <w:cs/>
              </w:rPr>
              <w:t>1.</w:t>
            </w:r>
            <w:r>
              <w:rPr>
                <w:rFonts w:ascii="TH SarabunIT๙" w:hAnsi="TH SarabunIT๙" w:hint="cs"/>
                <w:sz w:val="32"/>
                <w:cs/>
              </w:rPr>
              <w:t xml:space="preserve"> </w:t>
            </w:r>
            <w:r w:rsidRPr="004E5E74">
              <w:rPr>
                <w:rFonts w:ascii="TH SarabunIT๙" w:hAnsi="TH SarabunIT๙"/>
                <w:sz w:val="32"/>
                <w:cs/>
              </w:rPr>
              <w:t>ความไม่ชัดเจนของระเบียบและแนวทางปฏิบัติรวมทั้งหนังสือสั่งการเกี่ยวกับงานสังคมสงเคราะห์เพื่อการยังชีพผู้สูงอายุ ผู้พิการ ผู้ป่วยเอดส์</w:t>
            </w:r>
          </w:p>
          <w:p w14:paraId="5A98EC13" w14:textId="313983C4" w:rsidR="004E5E74" w:rsidRPr="004E5E74" w:rsidRDefault="004E5E74" w:rsidP="004E5E74">
            <w:pPr>
              <w:rPr>
                <w:rFonts w:ascii="TH SarabunIT๙" w:hAnsi="TH SarabunIT๙"/>
                <w:sz w:val="32"/>
              </w:rPr>
            </w:pPr>
          </w:p>
        </w:tc>
        <w:tc>
          <w:tcPr>
            <w:tcW w:w="1888" w:type="dxa"/>
          </w:tcPr>
          <w:p w14:paraId="14ABFF56" w14:textId="783CD713" w:rsidR="004E5E74" w:rsidRPr="004E5E74" w:rsidRDefault="004E5E74" w:rsidP="004E5E74">
            <w:pPr>
              <w:rPr>
                <w:rFonts w:ascii="TH SarabunIT๙" w:hAnsi="TH SarabunIT๙"/>
                <w:sz w:val="32"/>
                <w:cs/>
              </w:rPr>
            </w:pPr>
            <w:r w:rsidRPr="004E5E74">
              <w:rPr>
                <w:rFonts w:ascii="TH SarabunIT๙" w:hAnsi="TH SarabunIT๙"/>
                <w:sz w:val="32"/>
                <w:cs/>
              </w:rPr>
              <w:t>1. ศึกษาระเบียบและแนวทางปฏิบัติ หนังสือสั่งการที่เกี่ยวกับให้ละเอียด รอบคอบ ชัดเจนแม่นยำ ถูกต้องตามระเบียบและหนังสือสั่งการ ก่อนปฏิบัติ</w:t>
            </w:r>
          </w:p>
          <w:p w14:paraId="37A5843F" w14:textId="1BB3E884" w:rsidR="004E5E74" w:rsidRPr="004E5E74" w:rsidRDefault="004E5E74" w:rsidP="004E5E74">
            <w:pPr>
              <w:rPr>
                <w:rFonts w:ascii="TH SarabunIT๙" w:hAnsi="TH SarabunIT๙"/>
                <w:sz w:val="32"/>
              </w:rPr>
            </w:pPr>
            <w:r w:rsidRPr="004E5E74">
              <w:rPr>
                <w:rFonts w:ascii="TH SarabunIT๙" w:hAnsi="TH SarabunIT๙"/>
                <w:sz w:val="32"/>
                <w:cs/>
              </w:rPr>
              <w:t>2.</w:t>
            </w:r>
            <w:r w:rsidRPr="004E5E74">
              <w:rPr>
                <w:rFonts w:ascii="TH SarabunIT๙" w:hAnsi="TH SarabunIT๙"/>
                <w:b/>
                <w:bCs/>
                <w:sz w:val="32"/>
                <w:cs/>
              </w:rPr>
              <w:t xml:space="preserve"> </w:t>
            </w:r>
            <w:r w:rsidRPr="004E5E74">
              <w:rPr>
                <w:rFonts w:ascii="TH SarabunIT๙" w:hAnsi="TH SarabunIT๙"/>
                <w:sz w:val="32"/>
                <w:cs/>
              </w:rPr>
              <w:t>ให้เจ้าหน้าที่เข้ารับการฝึกอบรมเพื่อเพิ่มความรู้</w:t>
            </w:r>
          </w:p>
        </w:tc>
        <w:tc>
          <w:tcPr>
            <w:tcW w:w="1890" w:type="dxa"/>
          </w:tcPr>
          <w:p w14:paraId="63CF3B94" w14:textId="46C583EA" w:rsidR="004E5E74" w:rsidRPr="004E5E74" w:rsidRDefault="004E5E74" w:rsidP="004E5E74">
            <w:pPr>
              <w:autoSpaceDE w:val="0"/>
              <w:autoSpaceDN w:val="0"/>
              <w:adjustRightInd w:val="0"/>
              <w:rPr>
                <w:rFonts w:ascii="TH SarabunIT๙" w:hAnsi="TH SarabunIT๙"/>
                <w:sz w:val="32"/>
              </w:rPr>
            </w:pPr>
            <w:r w:rsidRPr="004E5E74">
              <w:rPr>
                <w:rFonts w:ascii="TH SarabunIT๙" w:hAnsi="TH SarabunIT๙"/>
                <w:color w:val="000000" w:themeColor="text1"/>
                <w:sz w:val="32"/>
                <w:cs/>
              </w:rPr>
              <w:t>1. ใช้แบบรายงานเป็นเครื่องมือในการติดตามและประเมินผล</w:t>
            </w:r>
          </w:p>
        </w:tc>
        <w:tc>
          <w:tcPr>
            <w:tcW w:w="1980" w:type="dxa"/>
          </w:tcPr>
          <w:p w14:paraId="35A3CFF5" w14:textId="193CDE4D" w:rsidR="004E5E74" w:rsidRPr="004E5E74" w:rsidRDefault="004E5E74" w:rsidP="004E5E74">
            <w:pPr>
              <w:rPr>
                <w:rFonts w:ascii="TH SarabunIT๙" w:hAnsi="TH SarabunIT๙"/>
                <w:sz w:val="32"/>
              </w:rPr>
            </w:pPr>
            <w:r w:rsidRPr="004E5E74">
              <w:rPr>
                <w:rFonts w:ascii="TH SarabunIT๙" w:hAnsi="TH SarabunIT๙"/>
                <w:sz w:val="32"/>
                <w:cs/>
              </w:rPr>
              <w:t>1.</w:t>
            </w:r>
            <w:r>
              <w:rPr>
                <w:rFonts w:ascii="TH SarabunIT๙" w:hAnsi="TH SarabunIT๙" w:hint="cs"/>
                <w:sz w:val="32"/>
                <w:cs/>
              </w:rPr>
              <w:t xml:space="preserve"> ความ</w:t>
            </w:r>
            <w:r w:rsidRPr="004E5E74">
              <w:rPr>
                <w:rFonts w:ascii="TH SarabunIT๙" w:hAnsi="TH SarabunIT๙"/>
                <w:sz w:val="32"/>
                <w:cs/>
              </w:rPr>
              <w:t xml:space="preserve">ไม่ชัดเจนของระเบียบและแนวทางปฏิบัติรวมทั้งหนังสือ สั่งการเกี่ยวกับงานสังคมสงเคราะห์เพื่อการยังชีพผู้สูงอายุ </w:t>
            </w:r>
            <w:r>
              <w:rPr>
                <w:rFonts w:ascii="TH SarabunIT๙" w:hAnsi="TH SarabunIT๙" w:hint="cs"/>
                <w:sz w:val="32"/>
                <w:cs/>
              </w:rPr>
              <w:t xml:space="preserve">   </w:t>
            </w:r>
            <w:r w:rsidRPr="004E5E74">
              <w:rPr>
                <w:rFonts w:ascii="TH SarabunIT๙" w:hAnsi="TH SarabunIT๙"/>
                <w:sz w:val="32"/>
                <w:cs/>
              </w:rPr>
              <w:t>ผู้พิการ ผู้ป่วยเอดส์</w:t>
            </w:r>
          </w:p>
          <w:p w14:paraId="202D7CAD" w14:textId="2262715D" w:rsidR="004E5E74" w:rsidRPr="004E5E74" w:rsidRDefault="004E5E74" w:rsidP="004E5E74">
            <w:pPr>
              <w:pStyle w:val="a8"/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2880" w:type="dxa"/>
          </w:tcPr>
          <w:p w14:paraId="53D1603B" w14:textId="77777777" w:rsidR="004E5E74" w:rsidRPr="004E5E74" w:rsidRDefault="004E5E74" w:rsidP="004E5E74">
            <w:pPr>
              <w:rPr>
                <w:rFonts w:ascii="TH SarabunIT๙" w:hAnsi="TH SarabunIT๙"/>
                <w:sz w:val="32"/>
              </w:rPr>
            </w:pPr>
            <w:r w:rsidRPr="004E5E74">
              <w:rPr>
                <w:rFonts w:ascii="TH SarabunIT๙" w:hAnsi="TH SarabunIT๙"/>
                <w:sz w:val="32"/>
                <w:cs/>
              </w:rPr>
              <w:t>1. ศึกษาระเบียบและแนวทางปฏิบัติ หนังสือสั่งการที่เกี่ยวกับงานสังคมสงเคราะห์ให้ละเอียด รอบคอบ ชัดเจนแม่นยำ ถูกต้องตามระเบียบและหนังสือสั่งการ</w:t>
            </w:r>
          </w:p>
          <w:p w14:paraId="0C14BF82" w14:textId="22658AAE" w:rsidR="004E5E74" w:rsidRPr="004E5E74" w:rsidRDefault="004E5E74" w:rsidP="004E5E74">
            <w:pPr>
              <w:pStyle w:val="a8"/>
              <w:rPr>
                <w:rFonts w:ascii="TH SarabunIT๙" w:hAnsi="TH SarabunIT๙" w:cs="TH SarabunIT๙"/>
                <w:color w:val="000000"/>
                <w:sz w:val="32"/>
              </w:rPr>
            </w:pPr>
            <w:r w:rsidRPr="004E5E74">
              <w:rPr>
                <w:rFonts w:ascii="TH SarabunIT๙" w:hAnsi="TH SarabunIT๙" w:cs="TH SarabunIT๙"/>
                <w:sz w:val="32"/>
                <w:cs/>
              </w:rPr>
              <w:t>2. ให้เจ้าหน้าที่ที่รับผิดชอบงานสังคมสงเคราะห์เข้ารับการฝึกอบรมเพื่อเพิ่มความรู้</w:t>
            </w:r>
          </w:p>
        </w:tc>
        <w:tc>
          <w:tcPr>
            <w:tcW w:w="1398" w:type="dxa"/>
          </w:tcPr>
          <w:p w14:paraId="13039CB8" w14:textId="4E0235ED" w:rsidR="004E5E74" w:rsidRPr="004E5E74" w:rsidRDefault="004E5E74" w:rsidP="004E5E74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4E5E74">
              <w:rPr>
                <w:rFonts w:ascii="TH SarabunIT๙" w:hAnsi="TH SarabunIT๙"/>
                <w:b/>
                <w:bCs/>
                <w:sz w:val="32"/>
                <w:cs/>
              </w:rPr>
              <w:t>สำนักปลัด</w:t>
            </w:r>
          </w:p>
        </w:tc>
      </w:tr>
    </w:tbl>
    <w:p w14:paraId="0E4B4258" w14:textId="43B25D64" w:rsidR="004E5E74" w:rsidRDefault="004E5E74" w:rsidP="004E5E74">
      <w:pPr>
        <w:ind w:left="4320" w:firstLine="720"/>
      </w:pPr>
    </w:p>
    <w:p w14:paraId="2CB59BF2" w14:textId="4E2C6BDA" w:rsidR="00192463" w:rsidRDefault="00192463" w:rsidP="004E5E74">
      <w:pPr>
        <w:ind w:left="4320" w:firstLine="720"/>
      </w:pPr>
    </w:p>
    <w:p w14:paraId="19327B57" w14:textId="40B276B9" w:rsidR="00192463" w:rsidRDefault="00192463" w:rsidP="004E5E74">
      <w:pPr>
        <w:ind w:left="4320" w:firstLine="720"/>
      </w:pPr>
    </w:p>
    <w:p w14:paraId="198160F0" w14:textId="1370A6D7" w:rsidR="00192463" w:rsidRDefault="00192463" w:rsidP="004E5E74">
      <w:pPr>
        <w:ind w:left="4320" w:firstLine="720"/>
      </w:pPr>
    </w:p>
    <w:p w14:paraId="63BD3CCD" w14:textId="6DD2753D" w:rsidR="00192463" w:rsidRDefault="00192463" w:rsidP="004E5E74">
      <w:pPr>
        <w:ind w:left="4320" w:firstLine="720"/>
      </w:pPr>
    </w:p>
    <w:p w14:paraId="3DE88D29" w14:textId="1D7C3C3B" w:rsidR="00192463" w:rsidRDefault="00192463" w:rsidP="004E5E74">
      <w:pPr>
        <w:ind w:left="4320" w:firstLine="720"/>
      </w:pPr>
    </w:p>
    <w:p w14:paraId="421F7136" w14:textId="4B46ECEC" w:rsidR="00192463" w:rsidRDefault="00192463" w:rsidP="004E5E74">
      <w:pPr>
        <w:ind w:left="4320" w:firstLine="720"/>
      </w:pPr>
    </w:p>
    <w:p w14:paraId="7AFBFE6F" w14:textId="305CED53" w:rsidR="00192463" w:rsidRDefault="00192463" w:rsidP="004E5E74">
      <w:pPr>
        <w:ind w:left="4320" w:firstLine="720"/>
      </w:pPr>
    </w:p>
    <w:p w14:paraId="78094C83" w14:textId="17C922BF" w:rsidR="00192463" w:rsidRDefault="00192463" w:rsidP="004E5E74">
      <w:pPr>
        <w:ind w:left="4320" w:firstLine="720"/>
      </w:pPr>
    </w:p>
    <w:p w14:paraId="1A46B542" w14:textId="77777777" w:rsidR="00192463" w:rsidRDefault="00192463" w:rsidP="004E5E74">
      <w:pPr>
        <w:ind w:left="4320" w:firstLine="720"/>
      </w:pPr>
    </w:p>
    <w:p w14:paraId="5FEBCD65" w14:textId="1BBD3F90" w:rsidR="004E5E74" w:rsidRDefault="004E5E74" w:rsidP="00491C7A">
      <w:pPr>
        <w:pStyle w:val="a8"/>
        <w:rPr>
          <w:rFonts w:ascii="TH SarabunIT๙" w:hAnsi="TH SarabunIT๙" w:cs="TH SarabunIT๙"/>
        </w:rPr>
      </w:pPr>
    </w:p>
    <w:tbl>
      <w:tblPr>
        <w:tblStyle w:val="a7"/>
        <w:tblW w:w="15990" w:type="dxa"/>
        <w:jc w:val="center"/>
        <w:tblLayout w:type="fixed"/>
        <w:tblLook w:val="04A0" w:firstRow="1" w:lastRow="0" w:firstColumn="1" w:lastColumn="0" w:noHBand="0" w:noVBand="1"/>
      </w:tblPr>
      <w:tblGrid>
        <w:gridCol w:w="4242"/>
        <w:gridCol w:w="1712"/>
        <w:gridCol w:w="1888"/>
        <w:gridCol w:w="1890"/>
        <w:gridCol w:w="1980"/>
        <w:gridCol w:w="2880"/>
        <w:gridCol w:w="1398"/>
      </w:tblGrid>
      <w:tr w:rsidR="00566A2A" w14:paraId="4970A943" w14:textId="77777777" w:rsidTr="0089134F">
        <w:trPr>
          <w:jc w:val="center"/>
        </w:trPr>
        <w:tc>
          <w:tcPr>
            <w:tcW w:w="4242" w:type="dxa"/>
          </w:tcPr>
          <w:p w14:paraId="3BE8C2B7" w14:textId="77777777" w:rsidR="00566A2A" w:rsidRDefault="00566A2A" w:rsidP="0089134F">
            <w:pPr>
              <w:ind w:left="-108" w:right="-108"/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</w:t>
            </w:r>
          </w:p>
          <w:p w14:paraId="6B82C6B0" w14:textId="77777777" w:rsidR="00566A2A" w:rsidRDefault="00566A2A" w:rsidP="0089134F">
            <w:pPr>
              <w:tabs>
                <w:tab w:val="left" w:pos="720"/>
                <w:tab w:val="left" w:pos="1440"/>
                <w:tab w:val="left" w:pos="3300"/>
              </w:tabs>
              <w:jc w:val="center"/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ที่สำคัญของหน่วยงานของรัฐ/วัตถุประสงค์</w:t>
            </w:r>
          </w:p>
        </w:tc>
        <w:tc>
          <w:tcPr>
            <w:tcW w:w="1712" w:type="dxa"/>
          </w:tcPr>
          <w:p w14:paraId="130D3079" w14:textId="77777777" w:rsidR="00566A2A" w:rsidRDefault="00566A2A" w:rsidP="0089134F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</w:p>
        </w:tc>
        <w:tc>
          <w:tcPr>
            <w:tcW w:w="1888" w:type="dxa"/>
          </w:tcPr>
          <w:p w14:paraId="7C094009" w14:textId="77777777" w:rsidR="00566A2A" w:rsidRDefault="00566A2A" w:rsidP="0089134F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  <w:p w14:paraId="09EA8E50" w14:textId="77777777" w:rsidR="00566A2A" w:rsidRDefault="00566A2A" w:rsidP="0089134F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ที่มีอยู่</w:t>
            </w:r>
          </w:p>
        </w:tc>
        <w:tc>
          <w:tcPr>
            <w:tcW w:w="1890" w:type="dxa"/>
          </w:tcPr>
          <w:p w14:paraId="06623C0D" w14:textId="77777777" w:rsidR="00566A2A" w:rsidRPr="008A173D" w:rsidRDefault="00566A2A" w:rsidP="0089134F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การประเมินผล</w:t>
            </w:r>
          </w:p>
          <w:p w14:paraId="01A67FEA" w14:textId="77777777" w:rsidR="00566A2A" w:rsidRDefault="00566A2A" w:rsidP="0089134F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980" w:type="dxa"/>
          </w:tcPr>
          <w:p w14:paraId="6B85E888" w14:textId="77777777" w:rsidR="00566A2A" w:rsidRDefault="00566A2A" w:rsidP="0089134F">
            <w:pPr>
              <w:autoSpaceDE w:val="0"/>
              <w:autoSpaceDN w:val="0"/>
              <w:adjustRightInd w:val="0"/>
              <w:jc w:val="center"/>
              <w:rPr>
                <w:rFonts w:ascii="TH SarabunIT๙" w:eastAsia="Times New Roman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ที่ยังมีอยู่</w:t>
            </w:r>
          </w:p>
        </w:tc>
        <w:tc>
          <w:tcPr>
            <w:tcW w:w="2880" w:type="dxa"/>
          </w:tcPr>
          <w:p w14:paraId="0B368FEA" w14:textId="77777777" w:rsidR="00566A2A" w:rsidRPr="008A173D" w:rsidRDefault="00566A2A" w:rsidP="0089134F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การปรับปรุง</w:t>
            </w:r>
          </w:p>
          <w:p w14:paraId="473BAF3E" w14:textId="77777777" w:rsidR="00566A2A" w:rsidRDefault="00566A2A" w:rsidP="0089134F">
            <w:pPr>
              <w:tabs>
                <w:tab w:val="left" w:pos="720"/>
                <w:tab w:val="left" w:pos="1440"/>
                <w:tab w:val="left" w:pos="3300"/>
              </w:tabs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398" w:type="dxa"/>
          </w:tcPr>
          <w:p w14:paraId="57BEAFF2" w14:textId="77777777" w:rsidR="00566A2A" w:rsidRDefault="00566A2A" w:rsidP="0089134F">
            <w:pPr>
              <w:ind w:left="-108" w:right="-108"/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หน่วยงานที่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รับผิดชอบ</w:t>
            </w:r>
          </w:p>
        </w:tc>
      </w:tr>
      <w:tr w:rsidR="00566A2A" w:rsidRPr="004E5E74" w14:paraId="64E4DAC9" w14:textId="77777777" w:rsidTr="0089134F">
        <w:trPr>
          <w:jc w:val="center"/>
        </w:trPr>
        <w:tc>
          <w:tcPr>
            <w:tcW w:w="4242" w:type="dxa"/>
          </w:tcPr>
          <w:p w14:paraId="3318EBA7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b/>
                <w:bCs/>
                <w:sz w:val="32"/>
                <w:u w:val="single"/>
              </w:rPr>
            </w:pPr>
            <w:r w:rsidRPr="00566A2A">
              <w:rPr>
                <w:rFonts w:ascii="TH SarabunIT๙" w:eastAsia="Times New Roman" w:hAnsi="TH SarabunIT๙"/>
                <w:b/>
                <w:bCs/>
                <w:sz w:val="32"/>
                <w:u w:val="single"/>
                <w:cs/>
              </w:rPr>
              <w:t>งานทะเบียนทรัพย์สินและพัสดุ</w:t>
            </w:r>
          </w:p>
          <w:p w14:paraId="5E1543B4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b/>
                <w:bCs/>
                <w:sz w:val="32"/>
              </w:rPr>
            </w:pPr>
            <w:r w:rsidRPr="00566A2A">
              <w:rPr>
                <w:rFonts w:ascii="TH SarabunIT๙" w:eastAsia="Times New Roman" w:hAnsi="TH SarabunIT๙"/>
                <w:b/>
                <w:bCs/>
                <w:sz w:val="32"/>
                <w:cs/>
              </w:rPr>
              <w:t xml:space="preserve">1. </w:t>
            </w:r>
            <w:r w:rsidRPr="00566A2A">
              <w:rPr>
                <w:rFonts w:ascii="TH SarabunIT๙" w:eastAsia="Times New Roman" w:hAnsi="TH SarabunIT๙"/>
                <w:b/>
                <w:bCs/>
                <w:sz w:val="32"/>
                <w:u w:val="single"/>
                <w:cs/>
              </w:rPr>
              <w:t>กิจกรรม</w:t>
            </w:r>
            <w:r w:rsidRPr="00566A2A">
              <w:rPr>
                <w:rFonts w:ascii="TH SarabunIT๙" w:eastAsia="Times New Roman" w:hAnsi="TH SarabunIT๙"/>
                <w:b/>
                <w:bCs/>
                <w:sz w:val="32"/>
                <w:cs/>
              </w:rPr>
              <w:t xml:space="preserve"> ด้านการดำเนินงานจัดซื้อจัดจ้างตามระเบียบฯ กฎหมาย และหนังสือสั่งการ</w:t>
            </w:r>
          </w:p>
          <w:p w14:paraId="70D328A7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b/>
                <w:bCs/>
                <w:sz w:val="32"/>
                <w:u w:val="single"/>
              </w:rPr>
            </w:pPr>
            <w:r w:rsidRPr="00566A2A">
              <w:rPr>
                <w:rFonts w:ascii="TH SarabunIT๙" w:eastAsia="Times New Roman" w:hAnsi="TH SarabunIT๙"/>
                <w:b/>
                <w:bCs/>
                <w:sz w:val="32"/>
                <w:u w:val="single"/>
                <w:cs/>
              </w:rPr>
              <w:t>วัตถุประสงค์</w:t>
            </w:r>
          </w:p>
          <w:p w14:paraId="320C0815" w14:textId="6FCB8DD2" w:rsidR="00566A2A" w:rsidRPr="00566A2A" w:rsidRDefault="00566A2A" w:rsidP="00566A2A">
            <w:pPr>
              <w:autoSpaceDE w:val="0"/>
              <w:autoSpaceDN w:val="0"/>
              <w:adjustRightInd w:val="0"/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566A2A">
              <w:rPr>
                <w:rFonts w:ascii="TH SarabunIT๙" w:eastAsia="Times New Roman" w:hAnsi="TH SarabunIT๙"/>
                <w:sz w:val="32"/>
                <w:cs/>
              </w:rPr>
              <w:t xml:space="preserve">เพื่อให้การปฏิบัติงานจัดซื้อจัดจ้างเป็นไปตามระเบียบฯ กฎหมายและหนังสือสั่งการต่าง ๆ  </w:t>
            </w:r>
          </w:p>
        </w:tc>
        <w:tc>
          <w:tcPr>
            <w:tcW w:w="1712" w:type="dxa"/>
          </w:tcPr>
          <w:p w14:paraId="6F0C9491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</w:rPr>
            </w:pPr>
          </w:p>
          <w:p w14:paraId="73BE484D" w14:textId="50AC7270" w:rsidR="00566A2A" w:rsidRPr="00566A2A" w:rsidRDefault="00566A2A" w:rsidP="00566A2A">
            <w:pPr>
              <w:rPr>
                <w:rFonts w:ascii="TH SarabunIT๙" w:hAnsi="TH SarabunIT๙"/>
                <w:sz w:val="32"/>
              </w:rPr>
            </w:pPr>
            <w:r w:rsidRPr="00566A2A">
              <w:rPr>
                <w:rFonts w:ascii="TH SarabunIT๙" w:eastAsia="Times New Roman" w:hAnsi="TH SarabunIT๙"/>
                <w:sz w:val="32"/>
                <w:cs/>
              </w:rPr>
              <w:t xml:space="preserve">1.งานพัสดุ การจัดซื้อจัดจ้าง งานทะเบียนทรัพย์สิน มีระเบียบฯ กฎหมาย หนังสือสั่งการ มีการเปลี่ยนแปลงอยู่ตลอด การปฏิบัติงานอาจเกิดข้อผิดพลาดได้และการดำเนินการมักมีเอกสารขั้นตอนการดำเนินงานไม่ครบถ้วนถูกต้อง </w:t>
            </w:r>
          </w:p>
        </w:tc>
        <w:tc>
          <w:tcPr>
            <w:tcW w:w="1888" w:type="dxa"/>
          </w:tcPr>
          <w:p w14:paraId="14297E8F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</w:rPr>
            </w:pPr>
          </w:p>
          <w:p w14:paraId="270EA7E1" w14:textId="16E8E63B" w:rsidR="00566A2A" w:rsidRPr="00566A2A" w:rsidRDefault="00566A2A" w:rsidP="00566A2A">
            <w:pPr>
              <w:rPr>
                <w:rFonts w:ascii="TH SarabunIT๙" w:hAnsi="TH SarabunIT๙"/>
                <w:sz w:val="32"/>
              </w:rPr>
            </w:pPr>
            <w:r w:rsidRPr="00566A2A">
              <w:rPr>
                <w:rFonts w:ascii="TH SarabunIT๙" w:eastAsia="Times New Roman" w:hAnsi="TH SarabunIT๙"/>
                <w:sz w:val="32"/>
                <w:cs/>
              </w:rPr>
              <w:t>1. ให้เจ้าหน้าที่ผู้รับผิด ชอบในการปฏิบัติงานมีการศึกษาติดตามระเบียบฯ กฎหมาย และหนังสือสั่งการใหม่ ๆ ให้เป็นปัจจุบัน และให้มีการตรวจสอบเอกสารให้ครบถ้วนถูกต้อง มีการทำงานเป็นทีมเพื่อลดข้อผิดพลาด</w:t>
            </w:r>
          </w:p>
        </w:tc>
        <w:tc>
          <w:tcPr>
            <w:tcW w:w="1890" w:type="dxa"/>
          </w:tcPr>
          <w:p w14:paraId="2FEC9481" w14:textId="77777777" w:rsidR="00566A2A" w:rsidRPr="00566A2A" w:rsidRDefault="00566A2A" w:rsidP="00566A2A">
            <w:pPr>
              <w:jc w:val="thaiDistribute"/>
              <w:rPr>
                <w:rFonts w:ascii="TH SarabunIT๙" w:eastAsia="Times New Roman" w:hAnsi="TH SarabunIT๙"/>
                <w:sz w:val="32"/>
              </w:rPr>
            </w:pPr>
          </w:p>
          <w:p w14:paraId="784B1DC7" w14:textId="2209E1EC" w:rsidR="00566A2A" w:rsidRPr="00566A2A" w:rsidRDefault="00566A2A" w:rsidP="00566A2A">
            <w:pPr>
              <w:autoSpaceDE w:val="0"/>
              <w:autoSpaceDN w:val="0"/>
              <w:adjustRightInd w:val="0"/>
              <w:rPr>
                <w:rFonts w:ascii="TH SarabunIT๙" w:hAnsi="TH SarabunIT๙"/>
                <w:sz w:val="32"/>
              </w:rPr>
            </w:pPr>
            <w:r w:rsidRPr="00566A2A">
              <w:rPr>
                <w:rFonts w:ascii="TH SarabunIT๙" w:eastAsia="Times New Roman" w:hAnsi="TH SarabunIT๙"/>
                <w:sz w:val="32"/>
                <w:cs/>
              </w:rPr>
              <w:t>1. การปฏิบัติงานด้านพัสดุได้มีการศึกษาติดตามระเบียบฯ กฎหมาย และหนังสือสั่งการเป็นปัจจุบันทำให้การปฏิบัติงานถูกต้องตรงตามระเบียบฯ กฎหมายมากขึ้นและดำเนินงานได้ทันต่อระยะเวลา</w:t>
            </w:r>
          </w:p>
        </w:tc>
        <w:tc>
          <w:tcPr>
            <w:tcW w:w="1980" w:type="dxa"/>
          </w:tcPr>
          <w:p w14:paraId="702CD207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</w:rPr>
            </w:pPr>
          </w:p>
          <w:p w14:paraId="60006016" w14:textId="028258B3" w:rsidR="00566A2A" w:rsidRPr="00566A2A" w:rsidRDefault="00566A2A" w:rsidP="00566A2A">
            <w:pPr>
              <w:pStyle w:val="a8"/>
              <w:rPr>
                <w:rFonts w:ascii="TH SarabunIT๙" w:hAnsi="TH SarabunIT๙" w:cs="TH SarabunIT๙"/>
                <w:sz w:val="32"/>
                <w:cs/>
              </w:rPr>
            </w:pPr>
            <w:r w:rsidRPr="00566A2A">
              <w:rPr>
                <w:rFonts w:ascii="TH SarabunIT๙" w:eastAsia="Times New Roman" w:hAnsi="TH SarabunIT๙" w:cs="TH SarabunIT๙"/>
                <w:sz w:val="32"/>
                <w:cs/>
              </w:rPr>
              <w:t>1.การจัดซื้อจัดจ้างมีปริมาณงานจำนวนมาก และงานพัสดุการจัดซื้อจัดจ้างมีระเบียบฯ กฎหมาย</w:t>
            </w:r>
            <w:r w:rsidRPr="00566A2A">
              <w:rPr>
                <w:rFonts w:ascii="TH SarabunIT๙" w:eastAsia="Times New Roman" w:hAnsi="TH SarabunIT๙" w:cs="TH SarabunIT๙"/>
                <w:sz w:val="32"/>
              </w:rPr>
              <w:t xml:space="preserve"> </w:t>
            </w:r>
            <w:r w:rsidRPr="00566A2A">
              <w:rPr>
                <w:rFonts w:ascii="TH SarabunIT๙" w:eastAsia="Times New Roman" w:hAnsi="TH SarabunIT๙" w:cs="TH SarabunIT๙"/>
                <w:sz w:val="32"/>
                <w:cs/>
              </w:rPr>
              <w:t>หนังสือสั่งการจำนวนมาก มีการเปลี่ยนแปลงอยู่ตลอดทำให้การปฏิบัติงานเกิดข้อผิดพลาดได้การดำเนินงานมีเอกสารไม่ถูกต้องครบถ้วน</w:t>
            </w:r>
          </w:p>
        </w:tc>
        <w:tc>
          <w:tcPr>
            <w:tcW w:w="2880" w:type="dxa"/>
          </w:tcPr>
          <w:p w14:paraId="2EE04CDF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</w:rPr>
            </w:pPr>
          </w:p>
          <w:p w14:paraId="6DF1CB7E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  <w:cs/>
              </w:rPr>
            </w:pPr>
            <w:r w:rsidRPr="00566A2A">
              <w:rPr>
                <w:rFonts w:ascii="TH SarabunIT๙" w:eastAsia="Times New Roman" w:hAnsi="TH SarabunIT๙"/>
                <w:sz w:val="32"/>
                <w:cs/>
              </w:rPr>
              <w:t>1.ให้เจ้าหน้าที่ผู้รับผิดชอบในงานพัสดุมีการมอบหมายแบ่งงานที่ต้องปฏิบัติ ให้เหมาะสมกับปริมาณงาน และมีการศึกษาอบรมเกี่ยวกับระเบียบฯ กฎหมาย หนังสือสั่งการต่าง ๆ และให้มีการตรวจสอบเอกสารให้ถูกต้อง</w:t>
            </w:r>
          </w:p>
          <w:p w14:paraId="7018A1B9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</w:rPr>
            </w:pPr>
          </w:p>
          <w:p w14:paraId="21AFD4A2" w14:textId="5D916BC5" w:rsidR="00566A2A" w:rsidRPr="00566A2A" w:rsidRDefault="00566A2A" w:rsidP="00566A2A">
            <w:pPr>
              <w:pStyle w:val="a8"/>
              <w:rPr>
                <w:rFonts w:ascii="TH SarabunIT๙" w:hAnsi="TH SarabunIT๙" w:cs="TH SarabunIT๙"/>
                <w:color w:val="000000"/>
                <w:sz w:val="32"/>
              </w:rPr>
            </w:pPr>
          </w:p>
        </w:tc>
        <w:tc>
          <w:tcPr>
            <w:tcW w:w="1398" w:type="dxa"/>
          </w:tcPr>
          <w:p w14:paraId="534C8604" w14:textId="77777777" w:rsidR="00566A2A" w:rsidRPr="00566A2A" w:rsidRDefault="00566A2A" w:rsidP="00566A2A">
            <w:pPr>
              <w:jc w:val="center"/>
              <w:rPr>
                <w:rFonts w:ascii="TH SarabunIT๙" w:eastAsia="Times New Roman" w:hAnsi="TH SarabunIT๙"/>
                <w:sz w:val="32"/>
              </w:rPr>
            </w:pPr>
          </w:p>
          <w:p w14:paraId="717D0990" w14:textId="39BE1C59" w:rsidR="00566A2A" w:rsidRPr="00566A2A" w:rsidRDefault="00566A2A" w:rsidP="00566A2A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566A2A">
              <w:rPr>
                <w:rFonts w:ascii="TH SarabunIT๙" w:eastAsia="Times New Roman" w:hAnsi="TH SarabunIT๙"/>
                <w:b/>
                <w:bCs/>
                <w:sz w:val="32"/>
                <w:cs/>
              </w:rPr>
              <w:t>กองคลัง</w:t>
            </w:r>
          </w:p>
        </w:tc>
      </w:tr>
    </w:tbl>
    <w:p w14:paraId="32CE959C" w14:textId="3A4E525F" w:rsidR="00566A2A" w:rsidRDefault="00566A2A" w:rsidP="00491C7A">
      <w:pPr>
        <w:pStyle w:val="a8"/>
        <w:rPr>
          <w:rFonts w:ascii="TH SarabunIT๙" w:hAnsi="TH SarabunIT๙" w:cs="TH SarabunIT๙"/>
        </w:rPr>
      </w:pPr>
    </w:p>
    <w:p w14:paraId="69BAD20A" w14:textId="25A45D79" w:rsidR="00566A2A" w:rsidRDefault="00566A2A" w:rsidP="00491C7A">
      <w:pPr>
        <w:pStyle w:val="a8"/>
        <w:rPr>
          <w:rFonts w:ascii="TH SarabunIT๙" w:hAnsi="TH SarabunIT๙" w:cs="TH SarabunIT๙"/>
        </w:rPr>
      </w:pPr>
    </w:p>
    <w:p w14:paraId="2DA2C326" w14:textId="58255AA0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2C129374" w14:textId="5FAF8F1F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6D128B20" w14:textId="7B7035EB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1AD17CC6" w14:textId="71AC69E7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7E67C909" w14:textId="6E9863DD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673C1064" w14:textId="77777777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1851AD99" w14:textId="107D975C" w:rsidR="00566A2A" w:rsidRDefault="00566A2A" w:rsidP="00491C7A">
      <w:pPr>
        <w:pStyle w:val="a8"/>
        <w:rPr>
          <w:rFonts w:ascii="TH SarabunIT๙" w:hAnsi="TH SarabunIT๙" w:cs="TH SarabunIT๙"/>
        </w:rPr>
      </w:pPr>
    </w:p>
    <w:p w14:paraId="3D24508E" w14:textId="353330E7" w:rsidR="00566A2A" w:rsidRDefault="00566A2A" w:rsidP="00491C7A">
      <w:pPr>
        <w:pStyle w:val="a8"/>
        <w:rPr>
          <w:rFonts w:ascii="TH SarabunIT๙" w:hAnsi="TH SarabunIT๙" w:cs="TH SarabunIT๙"/>
        </w:rPr>
      </w:pPr>
    </w:p>
    <w:p w14:paraId="07E7D52E" w14:textId="77777777" w:rsidR="00566A2A" w:rsidRDefault="00566A2A" w:rsidP="00491C7A">
      <w:pPr>
        <w:pStyle w:val="a8"/>
        <w:rPr>
          <w:rFonts w:ascii="TH SarabunIT๙" w:hAnsi="TH SarabunIT๙" w:cs="TH SarabunIT๙"/>
        </w:rPr>
      </w:pPr>
    </w:p>
    <w:tbl>
      <w:tblPr>
        <w:tblStyle w:val="a7"/>
        <w:tblW w:w="15990" w:type="dxa"/>
        <w:jc w:val="center"/>
        <w:tblLayout w:type="fixed"/>
        <w:tblLook w:val="04A0" w:firstRow="1" w:lastRow="0" w:firstColumn="1" w:lastColumn="0" w:noHBand="0" w:noVBand="1"/>
      </w:tblPr>
      <w:tblGrid>
        <w:gridCol w:w="4242"/>
        <w:gridCol w:w="1712"/>
        <w:gridCol w:w="1888"/>
        <w:gridCol w:w="1890"/>
        <w:gridCol w:w="1980"/>
        <w:gridCol w:w="2880"/>
        <w:gridCol w:w="1398"/>
      </w:tblGrid>
      <w:tr w:rsidR="00566A2A" w14:paraId="4EFDA3C7" w14:textId="77777777" w:rsidTr="0089134F">
        <w:trPr>
          <w:jc w:val="center"/>
        </w:trPr>
        <w:tc>
          <w:tcPr>
            <w:tcW w:w="4242" w:type="dxa"/>
          </w:tcPr>
          <w:p w14:paraId="3C2A228D" w14:textId="77777777" w:rsidR="00566A2A" w:rsidRDefault="00566A2A" w:rsidP="0089134F">
            <w:pPr>
              <w:ind w:left="-108" w:right="-108"/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bookmarkStart w:id="0" w:name="_Hlk168579816"/>
            <w:r>
              <w:lastRenderedPageBreak/>
              <w:br w:type="page"/>
            </w:r>
            <w:r>
              <w:br w:type="page"/>
            </w:r>
            <w:r>
              <w:br w:type="page"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</w:t>
            </w:r>
          </w:p>
          <w:p w14:paraId="377C3F69" w14:textId="77777777" w:rsidR="00566A2A" w:rsidRDefault="00566A2A" w:rsidP="0089134F">
            <w:pPr>
              <w:tabs>
                <w:tab w:val="left" w:pos="720"/>
                <w:tab w:val="left" w:pos="1440"/>
                <w:tab w:val="left" w:pos="3300"/>
              </w:tabs>
              <w:jc w:val="center"/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ที่สำคัญของหน่วยงานของรัฐ/วัตถุประสงค์</w:t>
            </w:r>
          </w:p>
        </w:tc>
        <w:tc>
          <w:tcPr>
            <w:tcW w:w="1712" w:type="dxa"/>
          </w:tcPr>
          <w:p w14:paraId="34995DDC" w14:textId="77777777" w:rsidR="00566A2A" w:rsidRDefault="00566A2A" w:rsidP="0089134F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</w:p>
        </w:tc>
        <w:tc>
          <w:tcPr>
            <w:tcW w:w="1888" w:type="dxa"/>
          </w:tcPr>
          <w:p w14:paraId="7AB29C08" w14:textId="77777777" w:rsidR="00566A2A" w:rsidRDefault="00566A2A" w:rsidP="0089134F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  <w:p w14:paraId="3118DA50" w14:textId="77777777" w:rsidR="00566A2A" w:rsidRDefault="00566A2A" w:rsidP="0089134F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ที่มีอยู่</w:t>
            </w:r>
          </w:p>
        </w:tc>
        <w:tc>
          <w:tcPr>
            <w:tcW w:w="1890" w:type="dxa"/>
          </w:tcPr>
          <w:p w14:paraId="217C0F33" w14:textId="77777777" w:rsidR="00566A2A" w:rsidRPr="008A173D" w:rsidRDefault="00566A2A" w:rsidP="0089134F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การประเมินผล</w:t>
            </w:r>
          </w:p>
          <w:p w14:paraId="2F5FCCBA" w14:textId="77777777" w:rsidR="00566A2A" w:rsidRDefault="00566A2A" w:rsidP="0089134F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980" w:type="dxa"/>
          </w:tcPr>
          <w:p w14:paraId="093DD410" w14:textId="77777777" w:rsidR="00566A2A" w:rsidRDefault="00566A2A" w:rsidP="0089134F">
            <w:pPr>
              <w:autoSpaceDE w:val="0"/>
              <w:autoSpaceDN w:val="0"/>
              <w:adjustRightInd w:val="0"/>
              <w:jc w:val="center"/>
              <w:rPr>
                <w:rFonts w:ascii="TH SarabunIT๙" w:eastAsia="Times New Roman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ที่ยังมีอยู่</w:t>
            </w:r>
          </w:p>
        </w:tc>
        <w:tc>
          <w:tcPr>
            <w:tcW w:w="2880" w:type="dxa"/>
          </w:tcPr>
          <w:p w14:paraId="23FD3125" w14:textId="77777777" w:rsidR="00566A2A" w:rsidRPr="008A173D" w:rsidRDefault="00566A2A" w:rsidP="0089134F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การปรับปรุง</w:t>
            </w:r>
          </w:p>
          <w:p w14:paraId="43532F49" w14:textId="77777777" w:rsidR="00566A2A" w:rsidRDefault="00566A2A" w:rsidP="0089134F">
            <w:pPr>
              <w:tabs>
                <w:tab w:val="left" w:pos="720"/>
                <w:tab w:val="left" w:pos="1440"/>
                <w:tab w:val="left" w:pos="3300"/>
              </w:tabs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398" w:type="dxa"/>
          </w:tcPr>
          <w:p w14:paraId="6949CB00" w14:textId="77777777" w:rsidR="00566A2A" w:rsidRDefault="00566A2A" w:rsidP="0089134F">
            <w:pPr>
              <w:ind w:left="-108" w:right="-108"/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หน่วยงานที่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รับผิดชอบ</w:t>
            </w:r>
          </w:p>
        </w:tc>
      </w:tr>
      <w:tr w:rsidR="00566A2A" w:rsidRPr="00566A2A" w14:paraId="40E6A5B8" w14:textId="77777777" w:rsidTr="0089134F">
        <w:trPr>
          <w:jc w:val="center"/>
        </w:trPr>
        <w:tc>
          <w:tcPr>
            <w:tcW w:w="4242" w:type="dxa"/>
          </w:tcPr>
          <w:p w14:paraId="33F4FAE0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b/>
                <w:bCs/>
                <w:sz w:val="32"/>
              </w:rPr>
            </w:pPr>
            <w:r w:rsidRPr="00566A2A">
              <w:rPr>
                <w:rFonts w:ascii="TH SarabunIT๙" w:eastAsia="Times New Roman" w:hAnsi="TH SarabunIT๙"/>
                <w:b/>
                <w:bCs/>
                <w:sz w:val="32"/>
                <w:cs/>
              </w:rPr>
              <w:t>งานพัฒนาและจัดเก็บรายได้</w:t>
            </w:r>
          </w:p>
          <w:p w14:paraId="584934E5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b/>
                <w:bCs/>
                <w:sz w:val="32"/>
              </w:rPr>
            </w:pPr>
            <w:r w:rsidRPr="00566A2A">
              <w:rPr>
                <w:rFonts w:ascii="TH SarabunIT๙" w:eastAsia="Times New Roman" w:hAnsi="TH SarabunIT๙"/>
                <w:b/>
                <w:bCs/>
                <w:sz w:val="32"/>
                <w:u w:val="single"/>
                <w:cs/>
              </w:rPr>
              <w:t>2. กิจกรรม</w:t>
            </w:r>
            <w:r w:rsidRPr="00566A2A">
              <w:rPr>
                <w:rFonts w:ascii="TH SarabunIT๙" w:eastAsia="Times New Roman" w:hAnsi="TH SarabunIT๙"/>
                <w:b/>
                <w:bCs/>
                <w:sz w:val="32"/>
                <w:cs/>
              </w:rPr>
              <w:t xml:space="preserve"> ด้านงานจัดเก็บรายได้ และแผนที่ภาษีและทะเบียนทรัพย์สิน</w:t>
            </w:r>
          </w:p>
          <w:p w14:paraId="0B7F2703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b/>
                <w:bCs/>
                <w:sz w:val="32"/>
                <w:u w:val="single"/>
              </w:rPr>
            </w:pPr>
            <w:r w:rsidRPr="00566A2A">
              <w:rPr>
                <w:rFonts w:ascii="TH SarabunIT๙" w:eastAsia="Times New Roman" w:hAnsi="TH SarabunIT๙"/>
                <w:b/>
                <w:bCs/>
                <w:sz w:val="32"/>
                <w:u w:val="single"/>
                <w:cs/>
              </w:rPr>
              <w:t>วัตถุประสงค์</w:t>
            </w:r>
          </w:p>
          <w:p w14:paraId="28084E32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b/>
                <w:bCs/>
                <w:sz w:val="32"/>
                <w:u w:val="single"/>
              </w:rPr>
            </w:pPr>
            <w:r w:rsidRPr="00566A2A">
              <w:rPr>
                <w:rFonts w:ascii="TH SarabunIT๙" w:eastAsia="Times New Roman" w:hAnsi="TH SarabunIT๙"/>
                <w:sz w:val="32"/>
                <w:cs/>
              </w:rPr>
              <w:t>เพื่อให้การปฏิบัติงานจัดเก็บภาษี  ได้ถูกต้อง ครบถ้วน ตามระเบียบฯ กฎหมาย และบรรลุเป้าหมายตามที่กำหนด</w:t>
            </w:r>
          </w:p>
          <w:p w14:paraId="61AC9F2A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b/>
                <w:bCs/>
                <w:sz w:val="32"/>
              </w:rPr>
            </w:pPr>
          </w:p>
          <w:p w14:paraId="1BFA4AF9" w14:textId="27E51ECB" w:rsidR="00566A2A" w:rsidRPr="00566A2A" w:rsidRDefault="00566A2A" w:rsidP="00566A2A">
            <w:pPr>
              <w:autoSpaceDE w:val="0"/>
              <w:autoSpaceDN w:val="0"/>
              <w:adjustRightInd w:val="0"/>
              <w:rPr>
                <w:rFonts w:ascii="TH SarabunIT๙" w:hAnsi="TH SarabunIT๙"/>
                <w:b/>
                <w:bCs/>
                <w:sz w:val="32"/>
                <w:cs/>
              </w:rPr>
            </w:pPr>
          </w:p>
        </w:tc>
        <w:tc>
          <w:tcPr>
            <w:tcW w:w="1712" w:type="dxa"/>
          </w:tcPr>
          <w:p w14:paraId="670AF25F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</w:rPr>
            </w:pPr>
          </w:p>
          <w:p w14:paraId="5FA04BBC" w14:textId="70143247" w:rsidR="00566A2A" w:rsidRPr="00566A2A" w:rsidRDefault="00192463" w:rsidP="00192463">
            <w:pPr>
              <w:rPr>
                <w:rFonts w:ascii="TH SarabunIT๙" w:hAnsi="TH SarabunIT๙"/>
                <w:sz w:val="32"/>
              </w:rPr>
            </w:pPr>
            <w:r>
              <w:rPr>
                <w:rFonts w:ascii="TH SarabunIT๙" w:eastAsia="Times New Roman" w:hAnsi="TH SarabunIT๙" w:hint="cs"/>
                <w:sz w:val="32"/>
                <w:cs/>
              </w:rPr>
              <w:t>1.</w:t>
            </w:r>
            <w:r w:rsidR="00566A2A" w:rsidRPr="00566A2A">
              <w:rPr>
                <w:rFonts w:ascii="TH SarabunIT๙" w:eastAsia="Times New Roman" w:hAnsi="TH SarabunIT๙"/>
                <w:sz w:val="32"/>
                <w:cs/>
              </w:rPr>
              <w:t xml:space="preserve"> งานแผนที่ภาษีและทะเบียนทรัพย์สินมีฐานข้อมูลยังไม่ครบ  ถ้วน เจ้าหน้าที่ยังขาดความรู้ ความเข้าใจในการปฏิบัติงานแผนที่ฯและงานจัดเก็บรายได้ยังขาดบุคลากรในการปฏิบัติงานด้านจัดเก็บรายได้</w:t>
            </w:r>
          </w:p>
        </w:tc>
        <w:tc>
          <w:tcPr>
            <w:tcW w:w="1888" w:type="dxa"/>
          </w:tcPr>
          <w:p w14:paraId="06BBC8BD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</w:rPr>
            </w:pPr>
          </w:p>
          <w:p w14:paraId="10290250" w14:textId="73CDC7E6" w:rsidR="00566A2A" w:rsidRPr="00566A2A" w:rsidRDefault="00192463" w:rsidP="00566A2A">
            <w:pPr>
              <w:rPr>
                <w:rFonts w:ascii="TH SarabunIT๙" w:eastAsia="Times New Roman" w:hAnsi="TH SarabunIT๙"/>
                <w:sz w:val="32"/>
                <w:cs/>
              </w:rPr>
            </w:pPr>
            <w:r>
              <w:rPr>
                <w:rFonts w:ascii="TH SarabunIT๙" w:eastAsia="Times New Roman" w:hAnsi="TH SarabunIT๙" w:hint="cs"/>
                <w:sz w:val="32"/>
                <w:cs/>
              </w:rPr>
              <w:t>1.</w:t>
            </w:r>
            <w:r w:rsidR="00566A2A" w:rsidRPr="00566A2A">
              <w:rPr>
                <w:rFonts w:ascii="TH SarabunIT๙" w:eastAsia="Times New Roman" w:hAnsi="TH SarabunIT๙"/>
                <w:sz w:val="32"/>
                <w:cs/>
              </w:rPr>
              <w:t xml:space="preserve"> มีการออกสำรวจข้อมูลและลงข้อมูลทรัพย์สินในแผนที่ภาษีและทะเบียนทรัพย์สินเป็นระยะ และงานจัดเก็บภาษีฯ ได้มีการมอบหมายงานแบ่งงานตามบุคลากรที่มีอยู่</w:t>
            </w:r>
          </w:p>
          <w:p w14:paraId="743BFD2C" w14:textId="104A617A" w:rsidR="00566A2A" w:rsidRPr="00566A2A" w:rsidRDefault="00566A2A" w:rsidP="00566A2A">
            <w:pPr>
              <w:rPr>
                <w:rFonts w:ascii="TH SarabunIT๙" w:hAnsi="TH SarabunIT๙"/>
                <w:sz w:val="32"/>
              </w:rPr>
            </w:pPr>
            <w:r w:rsidRPr="00566A2A">
              <w:rPr>
                <w:rFonts w:ascii="TH SarabunIT๙" w:eastAsia="Times New Roman" w:hAnsi="TH SarabunIT๙"/>
                <w:sz w:val="32"/>
                <w:cs/>
              </w:rPr>
              <w:t>ให้เหมาะสมกับปริมาณงาน</w:t>
            </w:r>
          </w:p>
        </w:tc>
        <w:tc>
          <w:tcPr>
            <w:tcW w:w="1890" w:type="dxa"/>
          </w:tcPr>
          <w:p w14:paraId="083EDB9E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</w:rPr>
            </w:pPr>
            <w:r w:rsidRPr="00566A2A">
              <w:rPr>
                <w:rFonts w:ascii="TH SarabunIT๙" w:eastAsia="Times New Roman" w:hAnsi="TH SarabunIT๙"/>
                <w:sz w:val="32"/>
                <w:cs/>
              </w:rPr>
              <w:t xml:space="preserve"> </w:t>
            </w:r>
          </w:p>
          <w:p w14:paraId="108A3175" w14:textId="748560E5" w:rsidR="00566A2A" w:rsidRPr="00566A2A" w:rsidRDefault="00192463" w:rsidP="00566A2A">
            <w:pPr>
              <w:rPr>
                <w:rFonts w:ascii="TH SarabunIT๙" w:eastAsia="Times New Roman" w:hAnsi="TH SarabunIT๙"/>
                <w:sz w:val="32"/>
                <w:cs/>
              </w:rPr>
            </w:pPr>
            <w:r>
              <w:rPr>
                <w:rFonts w:ascii="TH SarabunIT๙" w:eastAsia="Times New Roman" w:hAnsi="TH SarabunIT๙" w:hint="cs"/>
                <w:sz w:val="32"/>
                <w:cs/>
              </w:rPr>
              <w:t>1.</w:t>
            </w:r>
            <w:r w:rsidR="00566A2A" w:rsidRPr="00566A2A">
              <w:rPr>
                <w:rFonts w:ascii="TH SarabunIT๙" w:eastAsia="Times New Roman" w:hAnsi="TH SarabunIT๙"/>
                <w:sz w:val="32"/>
                <w:cs/>
              </w:rPr>
              <w:t xml:space="preserve"> งานแผนที่ภาษีและทะเบียนทรัพย์สินมีฐานข้อมูลเพิ่มขึ้นและงานจัดเก็บภาษีฯ มีการจัดเก็บได้เพิ่มขึ้นเป็นไปตามเป้าหมาย</w:t>
            </w:r>
          </w:p>
          <w:p w14:paraId="2920A623" w14:textId="4E14F349" w:rsidR="00566A2A" w:rsidRPr="00566A2A" w:rsidRDefault="00566A2A" w:rsidP="00566A2A">
            <w:pPr>
              <w:autoSpaceDE w:val="0"/>
              <w:autoSpaceDN w:val="0"/>
              <w:adjustRightInd w:val="0"/>
              <w:rPr>
                <w:rFonts w:ascii="TH SarabunIT๙" w:hAnsi="TH SarabunIT๙"/>
                <w:sz w:val="32"/>
              </w:rPr>
            </w:pPr>
          </w:p>
        </w:tc>
        <w:tc>
          <w:tcPr>
            <w:tcW w:w="1980" w:type="dxa"/>
          </w:tcPr>
          <w:p w14:paraId="03DFB6F9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</w:rPr>
            </w:pPr>
          </w:p>
          <w:p w14:paraId="20980875" w14:textId="604B1783" w:rsidR="00566A2A" w:rsidRPr="00566A2A" w:rsidRDefault="00192463" w:rsidP="00566A2A">
            <w:pPr>
              <w:rPr>
                <w:rFonts w:ascii="TH SarabunIT๙" w:eastAsia="Times New Roman" w:hAnsi="TH SarabunIT๙"/>
                <w:sz w:val="32"/>
                <w:cs/>
              </w:rPr>
            </w:pPr>
            <w:r>
              <w:rPr>
                <w:rFonts w:ascii="TH SarabunIT๙" w:eastAsia="Times New Roman" w:hAnsi="TH SarabunIT๙" w:hint="cs"/>
                <w:sz w:val="32"/>
                <w:cs/>
              </w:rPr>
              <w:t>1.</w:t>
            </w:r>
            <w:r w:rsidR="00566A2A" w:rsidRPr="00566A2A">
              <w:rPr>
                <w:rFonts w:ascii="TH SarabunIT๙" w:eastAsia="Times New Roman" w:hAnsi="TH SarabunIT๙"/>
                <w:sz w:val="32"/>
                <w:cs/>
              </w:rPr>
              <w:t xml:space="preserve"> งานแผนที่ภาษีและทะเบียนทรัพย์สินยังมีฐานข้อมูลไม่ครบถ้วน สมบูรณ์ </w:t>
            </w:r>
          </w:p>
          <w:p w14:paraId="038937C4" w14:textId="70EC0EF0" w:rsidR="00566A2A" w:rsidRPr="00566A2A" w:rsidRDefault="00192463" w:rsidP="00566A2A">
            <w:pPr>
              <w:rPr>
                <w:rFonts w:ascii="TH SarabunIT๙" w:eastAsia="Times New Roman" w:hAnsi="TH SarabunIT๙"/>
                <w:sz w:val="32"/>
              </w:rPr>
            </w:pPr>
            <w:r>
              <w:rPr>
                <w:rFonts w:ascii="TH SarabunIT๙" w:eastAsia="Times New Roman" w:hAnsi="TH SarabunIT๙" w:hint="cs"/>
                <w:sz w:val="32"/>
                <w:cs/>
              </w:rPr>
              <w:t>2.</w:t>
            </w:r>
            <w:r w:rsidR="00566A2A" w:rsidRPr="00566A2A">
              <w:rPr>
                <w:rFonts w:ascii="TH SarabunIT๙" w:eastAsia="Times New Roman" w:hAnsi="TH SarabunIT๙"/>
                <w:sz w:val="32"/>
                <w:cs/>
              </w:rPr>
              <w:t xml:space="preserve"> งานจัดเก็บรายได้ยังขาดเจ้าหน้าที่ผู้รับผิด ชอบในงานจัดเก็บรายได้โดยตรง</w:t>
            </w:r>
          </w:p>
          <w:p w14:paraId="5A59421A" w14:textId="6FE99C0B" w:rsidR="00566A2A" w:rsidRPr="00566A2A" w:rsidRDefault="00192463" w:rsidP="00566A2A">
            <w:pPr>
              <w:pStyle w:val="a8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cs/>
              </w:rPr>
              <w:t>3.</w:t>
            </w:r>
            <w:r w:rsidR="00566A2A" w:rsidRPr="00566A2A">
              <w:rPr>
                <w:rFonts w:ascii="TH SarabunIT๙" w:eastAsia="Times New Roman" w:hAnsi="TH SarabunIT๙" w:cs="TH SarabunIT๙"/>
                <w:sz w:val="32"/>
                <w:cs/>
              </w:rPr>
              <w:t xml:space="preserve"> เจ้าหน้าที่ผู้รับผิดชอบงานแผนที่ภาษีฯ ยังขาดความรู้ ความเข้าใจในการปฏิบัติงาน </w:t>
            </w:r>
          </w:p>
        </w:tc>
        <w:tc>
          <w:tcPr>
            <w:tcW w:w="2880" w:type="dxa"/>
          </w:tcPr>
          <w:p w14:paraId="66EE5E33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</w:rPr>
            </w:pPr>
          </w:p>
          <w:p w14:paraId="53F44F15" w14:textId="4144A18E" w:rsidR="00566A2A" w:rsidRPr="00566A2A" w:rsidRDefault="00192463" w:rsidP="00566A2A">
            <w:pPr>
              <w:rPr>
                <w:rFonts w:ascii="TH SarabunIT๙" w:eastAsia="Times New Roman" w:hAnsi="TH SarabunIT๙"/>
                <w:sz w:val="32"/>
              </w:rPr>
            </w:pPr>
            <w:r>
              <w:rPr>
                <w:rFonts w:ascii="TH SarabunIT๙" w:eastAsia="Times New Roman" w:hAnsi="TH SarabunIT๙" w:hint="cs"/>
                <w:sz w:val="32"/>
                <w:cs/>
              </w:rPr>
              <w:t>1.</w:t>
            </w:r>
            <w:r w:rsidR="00566A2A" w:rsidRPr="00566A2A">
              <w:rPr>
                <w:rFonts w:ascii="TH SarabunIT๙" w:eastAsia="Times New Roman" w:hAnsi="TH SarabunIT๙"/>
                <w:sz w:val="32"/>
                <w:cs/>
              </w:rPr>
              <w:t xml:space="preserve"> จัดส่งบุคลากรที่มีอยู่ออกสำรวจพื้นที่เพื่อเป็นฐานข้อมูลและติดตามเร่งรัดผู้ค้างชำระภาษีเป็นระยะ</w:t>
            </w:r>
          </w:p>
          <w:p w14:paraId="5E8ABD08" w14:textId="001BB864" w:rsidR="00566A2A" w:rsidRPr="00566A2A" w:rsidRDefault="00192463" w:rsidP="00566A2A">
            <w:pPr>
              <w:rPr>
                <w:rFonts w:ascii="TH SarabunIT๙" w:eastAsia="Times New Roman" w:hAnsi="TH SarabunIT๙"/>
                <w:sz w:val="32"/>
              </w:rPr>
            </w:pPr>
            <w:r>
              <w:rPr>
                <w:rFonts w:ascii="TH SarabunIT๙" w:eastAsia="Times New Roman" w:hAnsi="TH SarabunIT๙" w:hint="cs"/>
                <w:sz w:val="32"/>
                <w:cs/>
              </w:rPr>
              <w:t>2.</w:t>
            </w:r>
            <w:r w:rsidR="00566A2A" w:rsidRPr="00566A2A">
              <w:rPr>
                <w:rFonts w:ascii="TH SarabunIT๙" w:eastAsia="Times New Roman" w:hAnsi="TH SarabunIT๙"/>
                <w:sz w:val="32"/>
                <w:cs/>
              </w:rPr>
              <w:t xml:space="preserve"> ได้มีการมอบหมายหน้าที่และแบ่งงานให้กับบุคลากรที่มีอยู่ให้เหมาะสม</w:t>
            </w:r>
          </w:p>
          <w:p w14:paraId="0B82C509" w14:textId="57208D55" w:rsidR="00566A2A" w:rsidRPr="00566A2A" w:rsidRDefault="00192463" w:rsidP="00566A2A">
            <w:pPr>
              <w:rPr>
                <w:rFonts w:ascii="TH SarabunIT๙" w:eastAsia="Times New Roman" w:hAnsi="TH SarabunIT๙"/>
                <w:sz w:val="32"/>
              </w:rPr>
            </w:pPr>
            <w:r>
              <w:rPr>
                <w:rFonts w:ascii="TH SarabunIT๙" w:eastAsia="Times New Roman" w:hAnsi="TH SarabunIT๙" w:hint="cs"/>
                <w:sz w:val="32"/>
                <w:cs/>
              </w:rPr>
              <w:t>3.</w:t>
            </w:r>
            <w:r w:rsidR="00566A2A" w:rsidRPr="00566A2A">
              <w:rPr>
                <w:rFonts w:ascii="TH SarabunIT๙" w:eastAsia="Times New Roman" w:hAnsi="TH SarabunIT๙"/>
                <w:sz w:val="32"/>
                <w:cs/>
              </w:rPr>
              <w:t xml:space="preserve"> ส่งบุคลากรเข้าร่วมอบรม เพิ่มความรู้ ความเข้าใจ</w:t>
            </w:r>
          </w:p>
          <w:p w14:paraId="32CD97AD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</w:rPr>
            </w:pPr>
          </w:p>
          <w:p w14:paraId="10F8440A" w14:textId="77777777" w:rsidR="00566A2A" w:rsidRPr="00566A2A" w:rsidRDefault="00566A2A" w:rsidP="00566A2A">
            <w:pPr>
              <w:pStyle w:val="a8"/>
              <w:rPr>
                <w:rFonts w:ascii="TH SarabunIT๙" w:hAnsi="TH SarabunIT๙" w:cs="TH SarabunIT๙"/>
                <w:color w:val="000000"/>
                <w:sz w:val="32"/>
              </w:rPr>
            </w:pPr>
          </w:p>
        </w:tc>
        <w:tc>
          <w:tcPr>
            <w:tcW w:w="1398" w:type="dxa"/>
          </w:tcPr>
          <w:p w14:paraId="700FBF4B" w14:textId="77777777" w:rsidR="00566A2A" w:rsidRDefault="00566A2A" w:rsidP="00566A2A">
            <w:pPr>
              <w:jc w:val="center"/>
              <w:rPr>
                <w:rFonts w:ascii="TH SarabunIT๙" w:eastAsia="Times New Roman" w:hAnsi="TH SarabunIT๙"/>
                <w:b/>
                <w:bCs/>
                <w:sz w:val="32"/>
              </w:rPr>
            </w:pPr>
          </w:p>
          <w:p w14:paraId="63BC110A" w14:textId="61A0C76E" w:rsidR="00566A2A" w:rsidRPr="00566A2A" w:rsidRDefault="00566A2A" w:rsidP="00566A2A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566A2A">
              <w:rPr>
                <w:rFonts w:ascii="TH SarabunIT๙" w:eastAsia="Times New Roman" w:hAnsi="TH SarabunIT๙"/>
                <w:b/>
                <w:bCs/>
                <w:sz w:val="32"/>
                <w:cs/>
              </w:rPr>
              <w:t>กองคลัง</w:t>
            </w:r>
          </w:p>
        </w:tc>
      </w:tr>
      <w:bookmarkEnd w:id="0"/>
    </w:tbl>
    <w:p w14:paraId="2FCE246C" w14:textId="125816A2" w:rsidR="00566A2A" w:rsidRDefault="00566A2A" w:rsidP="00491C7A">
      <w:pPr>
        <w:pStyle w:val="a8"/>
        <w:rPr>
          <w:rFonts w:ascii="TH SarabunIT๙" w:hAnsi="TH SarabunIT๙" w:cs="TH SarabunIT๙"/>
        </w:rPr>
      </w:pPr>
    </w:p>
    <w:p w14:paraId="5868FEB2" w14:textId="064DB6F4" w:rsidR="00566A2A" w:rsidRDefault="00566A2A" w:rsidP="00491C7A">
      <w:pPr>
        <w:pStyle w:val="a8"/>
        <w:rPr>
          <w:rFonts w:ascii="TH SarabunIT๙" w:hAnsi="TH SarabunIT๙" w:cs="TH SarabunIT๙"/>
        </w:rPr>
      </w:pPr>
    </w:p>
    <w:p w14:paraId="6E707452" w14:textId="6B2B6B24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7BBA3FEE" w14:textId="33339768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5D4433B1" w14:textId="1C7FEF03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7300F42B" w14:textId="06A40AAA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5E39C4BE" w14:textId="693D9492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7A79A64A" w14:textId="27ED4B63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5571DB06" w14:textId="0BEC48A7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02ABEF7C" w14:textId="190F2019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744F0D76" w14:textId="17C4696C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650D09F5" w14:textId="4043DEE9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06CB617F" w14:textId="77777777" w:rsidR="00192463" w:rsidRDefault="00192463" w:rsidP="00491C7A">
      <w:pPr>
        <w:pStyle w:val="a8"/>
        <w:rPr>
          <w:rFonts w:ascii="TH SarabunIT๙" w:hAnsi="TH SarabunIT๙" w:cs="TH SarabunIT๙"/>
        </w:rPr>
      </w:pPr>
    </w:p>
    <w:tbl>
      <w:tblPr>
        <w:tblStyle w:val="a7"/>
        <w:tblW w:w="15990" w:type="dxa"/>
        <w:jc w:val="center"/>
        <w:tblLayout w:type="fixed"/>
        <w:tblLook w:val="04A0" w:firstRow="1" w:lastRow="0" w:firstColumn="1" w:lastColumn="0" w:noHBand="0" w:noVBand="1"/>
      </w:tblPr>
      <w:tblGrid>
        <w:gridCol w:w="4242"/>
        <w:gridCol w:w="1712"/>
        <w:gridCol w:w="1888"/>
        <w:gridCol w:w="1890"/>
        <w:gridCol w:w="1980"/>
        <w:gridCol w:w="2880"/>
        <w:gridCol w:w="1398"/>
      </w:tblGrid>
      <w:tr w:rsidR="00566A2A" w14:paraId="4D36A96F" w14:textId="77777777" w:rsidTr="0089134F">
        <w:trPr>
          <w:jc w:val="center"/>
        </w:trPr>
        <w:tc>
          <w:tcPr>
            <w:tcW w:w="4242" w:type="dxa"/>
          </w:tcPr>
          <w:p w14:paraId="4C5A9454" w14:textId="77777777" w:rsidR="00566A2A" w:rsidRPr="00566A2A" w:rsidRDefault="00566A2A" w:rsidP="0089134F">
            <w:pPr>
              <w:ind w:left="-108" w:right="-108"/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566A2A">
              <w:rPr>
                <w:rFonts w:ascii="TH SarabunIT๙" w:hAnsi="TH SarabunIT๙"/>
              </w:rPr>
              <w:lastRenderedPageBreak/>
              <w:br w:type="page"/>
            </w:r>
            <w:r w:rsidRPr="00566A2A">
              <w:rPr>
                <w:rFonts w:ascii="TH SarabunIT๙" w:hAnsi="TH SarabunIT๙"/>
              </w:rPr>
              <w:br w:type="page"/>
            </w:r>
            <w:r w:rsidRPr="00566A2A">
              <w:rPr>
                <w:rFonts w:ascii="TH SarabunIT๙" w:hAnsi="TH SarabunIT๙"/>
              </w:rPr>
              <w:br w:type="page"/>
            </w:r>
            <w:r w:rsidRPr="00566A2A">
              <w:rPr>
                <w:rFonts w:ascii="TH SarabunIT๙" w:hAnsi="TH SarabunIT๙"/>
                <w:b/>
                <w:bCs/>
                <w:sz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</w:t>
            </w:r>
          </w:p>
          <w:p w14:paraId="49F947FC" w14:textId="77777777" w:rsidR="00566A2A" w:rsidRPr="00566A2A" w:rsidRDefault="00566A2A" w:rsidP="0089134F">
            <w:pPr>
              <w:tabs>
                <w:tab w:val="left" w:pos="720"/>
                <w:tab w:val="left" w:pos="1440"/>
                <w:tab w:val="left" w:pos="3300"/>
              </w:tabs>
              <w:jc w:val="center"/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566A2A">
              <w:rPr>
                <w:rFonts w:ascii="TH SarabunIT๙" w:hAnsi="TH SarabunIT๙"/>
                <w:b/>
                <w:bCs/>
                <w:sz w:val="32"/>
                <w:cs/>
              </w:rPr>
              <w:t>ที่สำคัญของหน่วยงานของรัฐ/วัตถุประสงค์</w:t>
            </w:r>
          </w:p>
        </w:tc>
        <w:tc>
          <w:tcPr>
            <w:tcW w:w="1712" w:type="dxa"/>
          </w:tcPr>
          <w:p w14:paraId="7B4B76D8" w14:textId="77777777" w:rsidR="00566A2A" w:rsidRPr="00566A2A" w:rsidRDefault="00566A2A" w:rsidP="0089134F">
            <w:pPr>
              <w:jc w:val="center"/>
              <w:rPr>
                <w:rFonts w:ascii="TH SarabunIT๙" w:hAnsi="TH SarabunIT๙"/>
                <w:sz w:val="32"/>
              </w:rPr>
            </w:pPr>
            <w:r w:rsidRPr="00566A2A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</w:p>
        </w:tc>
        <w:tc>
          <w:tcPr>
            <w:tcW w:w="1888" w:type="dxa"/>
          </w:tcPr>
          <w:p w14:paraId="191B36AE" w14:textId="77777777" w:rsidR="00566A2A" w:rsidRPr="00566A2A" w:rsidRDefault="00566A2A" w:rsidP="0089134F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566A2A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  <w:p w14:paraId="440D6E94" w14:textId="77777777" w:rsidR="00566A2A" w:rsidRPr="00566A2A" w:rsidRDefault="00566A2A" w:rsidP="0089134F">
            <w:pPr>
              <w:jc w:val="center"/>
              <w:rPr>
                <w:rFonts w:ascii="TH SarabunIT๙" w:hAnsi="TH SarabunIT๙"/>
                <w:sz w:val="32"/>
              </w:rPr>
            </w:pPr>
            <w:r w:rsidRPr="00566A2A">
              <w:rPr>
                <w:rFonts w:ascii="TH SarabunIT๙" w:hAnsi="TH SarabunIT๙"/>
                <w:b/>
                <w:bCs/>
                <w:sz w:val="32"/>
                <w:cs/>
              </w:rPr>
              <w:t>ที่มีอยู่</w:t>
            </w:r>
          </w:p>
        </w:tc>
        <w:tc>
          <w:tcPr>
            <w:tcW w:w="1890" w:type="dxa"/>
          </w:tcPr>
          <w:p w14:paraId="5257F48A" w14:textId="77777777" w:rsidR="00566A2A" w:rsidRPr="00566A2A" w:rsidRDefault="00566A2A" w:rsidP="0089134F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566A2A">
              <w:rPr>
                <w:rFonts w:ascii="TH SarabunIT๙" w:hAnsi="TH SarabunIT๙"/>
                <w:b/>
                <w:bCs/>
                <w:sz w:val="32"/>
                <w:cs/>
              </w:rPr>
              <w:t>การประเมินผล</w:t>
            </w:r>
          </w:p>
          <w:p w14:paraId="134D24A2" w14:textId="77777777" w:rsidR="00566A2A" w:rsidRPr="00566A2A" w:rsidRDefault="00566A2A" w:rsidP="0089134F">
            <w:pPr>
              <w:jc w:val="center"/>
              <w:rPr>
                <w:rFonts w:ascii="TH SarabunIT๙" w:hAnsi="TH SarabunIT๙"/>
                <w:sz w:val="32"/>
              </w:rPr>
            </w:pPr>
            <w:r w:rsidRPr="00566A2A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980" w:type="dxa"/>
          </w:tcPr>
          <w:p w14:paraId="11830DCE" w14:textId="77777777" w:rsidR="00566A2A" w:rsidRPr="00566A2A" w:rsidRDefault="00566A2A" w:rsidP="0089134F">
            <w:pPr>
              <w:autoSpaceDE w:val="0"/>
              <w:autoSpaceDN w:val="0"/>
              <w:adjustRightInd w:val="0"/>
              <w:jc w:val="center"/>
              <w:rPr>
                <w:rFonts w:ascii="TH SarabunIT๙" w:eastAsia="Times New Roman" w:hAnsi="TH SarabunIT๙"/>
                <w:sz w:val="32"/>
              </w:rPr>
            </w:pPr>
            <w:r w:rsidRPr="00566A2A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  <w:r w:rsidRPr="00566A2A">
              <w:rPr>
                <w:rFonts w:ascii="TH SarabunIT๙" w:hAnsi="TH SarabunIT๙"/>
                <w:b/>
                <w:bCs/>
                <w:sz w:val="32"/>
                <w:cs/>
              </w:rPr>
              <w:br/>
              <w:t>ที่ยังมีอยู่</w:t>
            </w:r>
          </w:p>
        </w:tc>
        <w:tc>
          <w:tcPr>
            <w:tcW w:w="2880" w:type="dxa"/>
          </w:tcPr>
          <w:p w14:paraId="6BB55F17" w14:textId="77777777" w:rsidR="00566A2A" w:rsidRPr="00566A2A" w:rsidRDefault="00566A2A" w:rsidP="0089134F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566A2A">
              <w:rPr>
                <w:rFonts w:ascii="TH SarabunIT๙" w:hAnsi="TH SarabunIT๙"/>
                <w:b/>
                <w:bCs/>
                <w:sz w:val="32"/>
                <w:cs/>
              </w:rPr>
              <w:t>การปรับปรุง</w:t>
            </w:r>
          </w:p>
          <w:p w14:paraId="280DEB98" w14:textId="77777777" w:rsidR="00566A2A" w:rsidRPr="00566A2A" w:rsidRDefault="00566A2A" w:rsidP="0089134F">
            <w:pPr>
              <w:tabs>
                <w:tab w:val="left" w:pos="720"/>
                <w:tab w:val="left" w:pos="1440"/>
                <w:tab w:val="left" w:pos="3300"/>
              </w:tabs>
              <w:jc w:val="center"/>
              <w:rPr>
                <w:rFonts w:ascii="TH SarabunIT๙" w:hAnsi="TH SarabunIT๙"/>
                <w:sz w:val="32"/>
              </w:rPr>
            </w:pPr>
            <w:r w:rsidRPr="00566A2A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398" w:type="dxa"/>
          </w:tcPr>
          <w:p w14:paraId="3913F1F9" w14:textId="77777777" w:rsidR="00566A2A" w:rsidRPr="00566A2A" w:rsidRDefault="00566A2A" w:rsidP="0089134F">
            <w:pPr>
              <w:ind w:left="-108" w:right="-108"/>
              <w:jc w:val="center"/>
              <w:rPr>
                <w:rFonts w:ascii="TH SarabunIT๙" w:hAnsi="TH SarabunIT๙"/>
                <w:sz w:val="32"/>
              </w:rPr>
            </w:pPr>
            <w:r w:rsidRPr="00566A2A">
              <w:rPr>
                <w:rFonts w:ascii="TH SarabunIT๙" w:hAnsi="TH SarabunIT๙"/>
                <w:b/>
                <w:bCs/>
                <w:sz w:val="32"/>
                <w:cs/>
              </w:rPr>
              <w:t>หน่วยงานที่</w:t>
            </w:r>
            <w:r w:rsidRPr="00566A2A">
              <w:rPr>
                <w:rFonts w:ascii="TH SarabunIT๙" w:hAnsi="TH SarabunIT๙"/>
                <w:b/>
                <w:bCs/>
                <w:sz w:val="32"/>
                <w:cs/>
              </w:rPr>
              <w:br/>
              <w:t>รับผิดชอบ</w:t>
            </w:r>
          </w:p>
        </w:tc>
      </w:tr>
      <w:tr w:rsidR="00566A2A" w:rsidRPr="00566A2A" w14:paraId="3A1830D6" w14:textId="77777777" w:rsidTr="0089134F">
        <w:trPr>
          <w:jc w:val="center"/>
        </w:trPr>
        <w:tc>
          <w:tcPr>
            <w:tcW w:w="4242" w:type="dxa"/>
          </w:tcPr>
          <w:p w14:paraId="3BF73A52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b/>
                <w:bCs/>
                <w:sz w:val="32"/>
              </w:rPr>
            </w:pPr>
            <w:r w:rsidRPr="00566A2A">
              <w:rPr>
                <w:rFonts w:ascii="TH SarabunIT๙" w:eastAsia="Times New Roman" w:hAnsi="TH SarabunIT๙"/>
                <w:b/>
                <w:bCs/>
                <w:sz w:val="32"/>
                <w:cs/>
              </w:rPr>
              <w:t>งานการเงินและบัญชี</w:t>
            </w:r>
          </w:p>
          <w:p w14:paraId="16853B8D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b/>
                <w:bCs/>
                <w:sz w:val="32"/>
              </w:rPr>
            </w:pPr>
            <w:r w:rsidRPr="00566A2A">
              <w:rPr>
                <w:rFonts w:ascii="TH SarabunIT๙" w:eastAsia="Times New Roman" w:hAnsi="TH SarabunIT๙"/>
                <w:b/>
                <w:bCs/>
                <w:sz w:val="32"/>
                <w:u w:val="single"/>
                <w:cs/>
              </w:rPr>
              <w:t>3. กิจกรรม</w:t>
            </w:r>
            <w:r w:rsidRPr="00566A2A">
              <w:rPr>
                <w:rFonts w:ascii="TH SarabunIT๙" w:eastAsia="Times New Roman" w:hAnsi="TH SarabunIT๙"/>
                <w:b/>
                <w:bCs/>
                <w:sz w:val="32"/>
                <w:cs/>
              </w:rPr>
              <w:t xml:space="preserve"> การบันทึกบัญชีในระบบบัญชีคอมพิวเตอร์ขององค์กรปกครองส่วนท้องถิ่น    (</w:t>
            </w:r>
            <w:r w:rsidRPr="00566A2A">
              <w:rPr>
                <w:rFonts w:ascii="TH SarabunIT๙" w:eastAsia="Times New Roman" w:hAnsi="TH SarabunIT๙"/>
                <w:b/>
                <w:bCs/>
                <w:sz w:val="32"/>
              </w:rPr>
              <w:t>e-LAAS</w:t>
            </w:r>
            <w:r w:rsidRPr="00566A2A">
              <w:rPr>
                <w:rFonts w:ascii="TH SarabunIT๙" w:eastAsia="Times New Roman" w:hAnsi="TH SarabunIT๙"/>
                <w:b/>
                <w:bCs/>
                <w:sz w:val="32"/>
                <w:cs/>
              </w:rPr>
              <w:t>)</w:t>
            </w:r>
          </w:p>
          <w:p w14:paraId="104A48F2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b/>
                <w:bCs/>
                <w:sz w:val="32"/>
                <w:u w:val="single"/>
              </w:rPr>
            </w:pPr>
            <w:r w:rsidRPr="00566A2A">
              <w:rPr>
                <w:rFonts w:ascii="TH SarabunIT๙" w:eastAsia="Times New Roman" w:hAnsi="TH SarabunIT๙"/>
                <w:b/>
                <w:bCs/>
                <w:sz w:val="32"/>
                <w:u w:val="single"/>
                <w:cs/>
              </w:rPr>
              <w:t>วัตถุประสงค์</w:t>
            </w:r>
          </w:p>
          <w:p w14:paraId="0CDD32A6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b/>
                <w:bCs/>
                <w:sz w:val="32"/>
              </w:rPr>
            </w:pPr>
            <w:r w:rsidRPr="00566A2A">
              <w:rPr>
                <w:rFonts w:ascii="TH SarabunIT๙" w:eastAsia="Times New Roman" w:hAnsi="TH SarabunIT๙"/>
                <w:sz w:val="32"/>
                <w:cs/>
              </w:rPr>
              <w:t>เพื่อให้การปฏิบัติงานบันทึกบัญชีในระบบบัญชีคอมพิวเตอร์ขององค์กรปกครองส่วนท้องถิ่น      (</w:t>
            </w:r>
            <w:r w:rsidRPr="00566A2A">
              <w:rPr>
                <w:rFonts w:ascii="TH SarabunIT๙" w:eastAsia="Times New Roman" w:hAnsi="TH SarabunIT๙"/>
                <w:sz w:val="32"/>
              </w:rPr>
              <w:t>e-LAAS</w:t>
            </w:r>
            <w:r w:rsidRPr="00566A2A">
              <w:rPr>
                <w:rFonts w:ascii="TH SarabunIT๙" w:eastAsia="Times New Roman" w:hAnsi="TH SarabunIT๙"/>
                <w:sz w:val="32"/>
                <w:cs/>
              </w:rPr>
              <w:t>)</w:t>
            </w:r>
            <w:r w:rsidRPr="00566A2A">
              <w:rPr>
                <w:rFonts w:ascii="TH SarabunIT๙" w:eastAsia="Times New Roman" w:hAnsi="TH SarabunIT๙"/>
                <w:sz w:val="32"/>
              </w:rPr>
              <w:t xml:space="preserve"> </w:t>
            </w:r>
            <w:r w:rsidRPr="00566A2A">
              <w:rPr>
                <w:rFonts w:ascii="TH SarabunIT๙" w:eastAsia="Times New Roman" w:hAnsi="TH SarabunIT๙"/>
                <w:sz w:val="32"/>
                <w:cs/>
              </w:rPr>
              <w:t>เป็นไปอย่างถูกต้อง</w:t>
            </w:r>
          </w:p>
          <w:p w14:paraId="1CECCFC4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b/>
                <w:bCs/>
                <w:sz w:val="32"/>
              </w:rPr>
            </w:pPr>
          </w:p>
          <w:p w14:paraId="450EE835" w14:textId="48D60FA1" w:rsidR="00566A2A" w:rsidRPr="00566A2A" w:rsidRDefault="00566A2A" w:rsidP="00566A2A">
            <w:pPr>
              <w:autoSpaceDE w:val="0"/>
              <w:autoSpaceDN w:val="0"/>
              <w:adjustRightInd w:val="0"/>
              <w:rPr>
                <w:rFonts w:ascii="TH SarabunIT๙" w:hAnsi="TH SarabunIT๙"/>
                <w:b/>
                <w:bCs/>
                <w:sz w:val="32"/>
                <w:cs/>
              </w:rPr>
            </w:pPr>
          </w:p>
        </w:tc>
        <w:tc>
          <w:tcPr>
            <w:tcW w:w="1712" w:type="dxa"/>
          </w:tcPr>
          <w:p w14:paraId="2ED05BDB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</w:rPr>
            </w:pPr>
          </w:p>
          <w:p w14:paraId="67EF0DC5" w14:textId="05211A78" w:rsidR="00566A2A" w:rsidRPr="00566A2A" w:rsidRDefault="00566A2A" w:rsidP="00192463">
            <w:pPr>
              <w:rPr>
                <w:rFonts w:ascii="TH SarabunIT๙" w:hAnsi="TH SarabunIT๙"/>
                <w:sz w:val="32"/>
              </w:rPr>
            </w:pPr>
            <w:r w:rsidRPr="00566A2A">
              <w:rPr>
                <w:rFonts w:ascii="TH SarabunIT๙" w:eastAsia="Times New Roman" w:hAnsi="TH SarabunIT๙"/>
                <w:sz w:val="32"/>
              </w:rPr>
              <w:t>1.</w:t>
            </w:r>
            <w:r w:rsidRPr="00566A2A">
              <w:rPr>
                <w:rFonts w:ascii="TH SarabunIT๙" w:eastAsia="Times New Roman" w:hAnsi="TH SarabunIT๙"/>
                <w:sz w:val="32"/>
                <w:cs/>
              </w:rPr>
              <w:t xml:space="preserve"> การบันทึกบัญชีในระบบ (</w:t>
            </w:r>
            <w:r w:rsidRPr="00566A2A">
              <w:rPr>
                <w:rFonts w:ascii="TH SarabunIT๙" w:eastAsia="Times New Roman" w:hAnsi="TH SarabunIT๙"/>
                <w:sz w:val="32"/>
              </w:rPr>
              <w:t>e-LAAS</w:t>
            </w:r>
            <w:r w:rsidRPr="00566A2A">
              <w:rPr>
                <w:rFonts w:ascii="TH SarabunIT๙" w:eastAsia="Times New Roman" w:hAnsi="TH SarabunIT๙"/>
                <w:sz w:val="32"/>
                <w:cs/>
              </w:rPr>
              <w:t>) เป็นโปรแกรมที่กรมฯ ได้จัดทำขึ้น และมีการปรับปรุงเปลี่ยนแปลงขั้นตอนและการบันทึกบัญชีระบบอยู่ตลอดทำให้เจ้าหน้าที่ต้องมาศึกษาขั้นตอนใหม่ทำให้การบันทึกบัญชีอาจเกิดข้อผิดพลาดได้</w:t>
            </w:r>
          </w:p>
        </w:tc>
        <w:tc>
          <w:tcPr>
            <w:tcW w:w="1888" w:type="dxa"/>
          </w:tcPr>
          <w:p w14:paraId="42589364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</w:rPr>
            </w:pPr>
          </w:p>
          <w:p w14:paraId="3E74612C" w14:textId="5B1B3C44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  <w:cs/>
              </w:rPr>
            </w:pPr>
            <w:r w:rsidRPr="00566A2A">
              <w:rPr>
                <w:rFonts w:ascii="TH SarabunIT๙" w:eastAsia="Times New Roman" w:hAnsi="TH SarabunIT๙"/>
                <w:sz w:val="32"/>
                <w:cs/>
              </w:rPr>
              <w:t xml:space="preserve">1. เจ้าหน้าที่ผู้รับผิด ชอบบันทึกบัญชีมีการตรวจสอบระเบียบ ฯกฎหมาย หนังสือสั่งการที่มีการเปลี่ยนแปลงตลอดให้ทันต่อเหตุการณ์และศึกษาขั้นตอนในการปฏิบัติงานในระบบ        </w:t>
            </w:r>
            <w:r w:rsidRPr="00566A2A">
              <w:rPr>
                <w:rFonts w:ascii="TH SarabunIT๙" w:eastAsia="Times New Roman" w:hAnsi="TH SarabunIT๙"/>
                <w:sz w:val="32"/>
              </w:rPr>
              <w:t>e-LAAS</w:t>
            </w:r>
            <w:r w:rsidRPr="00566A2A">
              <w:rPr>
                <w:rFonts w:ascii="TH SarabunIT๙" w:eastAsia="Times New Roman" w:hAnsi="TH SarabunIT๙"/>
                <w:sz w:val="32"/>
                <w:cs/>
              </w:rPr>
              <w:t xml:space="preserve"> อยู่ตลอดเป็นปัจจุบัน</w:t>
            </w:r>
          </w:p>
          <w:p w14:paraId="11C09F8B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</w:rPr>
            </w:pPr>
          </w:p>
          <w:p w14:paraId="58F03A92" w14:textId="77777777" w:rsidR="00566A2A" w:rsidRPr="00566A2A" w:rsidRDefault="00566A2A" w:rsidP="00566A2A">
            <w:pPr>
              <w:rPr>
                <w:rFonts w:ascii="TH SarabunIT๙" w:hAnsi="TH SarabunIT๙"/>
                <w:sz w:val="32"/>
              </w:rPr>
            </w:pPr>
          </w:p>
        </w:tc>
        <w:tc>
          <w:tcPr>
            <w:tcW w:w="1890" w:type="dxa"/>
          </w:tcPr>
          <w:p w14:paraId="0896F539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</w:rPr>
            </w:pPr>
          </w:p>
          <w:p w14:paraId="25B540B5" w14:textId="224A5331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  <w:cs/>
              </w:rPr>
            </w:pPr>
            <w:r w:rsidRPr="00566A2A">
              <w:rPr>
                <w:rFonts w:ascii="TH SarabunIT๙" w:eastAsia="Times New Roman" w:hAnsi="TH SarabunIT๙"/>
                <w:sz w:val="32"/>
                <w:cs/>
              </w:rPr>
              <w:t xml:space="preserve">1. เจ้าหน้าที่สามารถบันทึกบัญชี </w:t>
            </w:r>
            <w:r w:rsidRPr="00566A2A">
              <w:rPr>
                <w:rFonts w:ascii="TH SarabunIT๙" w:eastAsia="Times New Roman" w:hAnsi="TH SarabunIT๙"/>
                <w:sz w:val="32"/>
              </w:rPr>
              <w:t xml:space="preserve">e-LAAS </w:t>
            </w:r>
            <w:r w:rsidRPr="00566A2A">
              <w:rPr>
                <w:rFonts w:ascii="TH SarabunIT๙" w:eastAsia="Times New Roman" w:hAnsi="TH SarabunIT๙"/>
                <w:sz w:val="32"/>
                <w:cs/>
              </w:rPr>
              <w:t>ได้อย่างถูกต้องและสามารถปฏิบัติงานได้ทันต่อระยะเวลาที่ระเบียบ กำหนด มีการเบิกจ่ายได้ถูกต้องครบถ้วนตามระเบียบฯ</w:t>
            </w:r>
          </w:p>
          <w:p w14:paraId="358035D9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</w:rPr>
            </w:pPr>
          </w:p>
          <w:p w14:paraId="1303E47C" w14:textId="77777777" w:rsidR="00566A2A" w:rsidRPr="00566A2A" w:rsidRDefault="00566A2A" w:rsidP="00566A2A">
            <w:pPr>
              <w:autoSpaceDE w:val="0"/>
              <w:autoSpaceDN w:val="0"/>
              <w:adjustRightInd w:val="0"/>
              <w:rPr>
                <w:rFonts w:ascii="TH SarabunIT๙" w:hAnsi="TH SarabunIT๙"/>
                <w:sz w:val="32"/>
              </w:rPr>
            </w:pPr>
          </w:p>
        </w:tc>
        <w:tc>
          <w:tcPr>
            <w:tcW w:w="1980" w:type="dxa"/>
          </w:tcPr>
          <w:p w14:paraId="6B1FA27F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</w:rPr>
            </w:pPr>
          </w:p>
          <w:p w14:paraId="129E945C" w14:textId="0C210DEB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  <w:cs/>
              </w:rPr>
            </w:pPr>
            <w:r w:rsidRPr="00566A2A">
              <w:rPr>
                <w:rFonts w:ascii="TH SarabunIT๙" w:eastAsia="Times New Roman" w:hAnsi="TH SarabunIT๙"/>
                <w:sz w:val="32"/>
              </w:rPr>
              <w:t>1.</w:t>
            </w:r>
            <w:r w:rsidRPr="00566A2A">
              <w:rPr>
                <w:rFonts w:ascii="TH SarabunIT๙" w:eastAsia="Times New Roman" w:hAnsi="TH SarabunIT๙"/>
                <w:sz w:val="32"/>
                <w:cs/>
              </w:rPr>
              <w:t xml:space="preserve"> (</w:t>
            </w:r>
            <w:r w:rsidRPr="00566A2A">
              <w:rPr>
                <w:rFonts w:ascii="TH SarabunIT๙" w:eastAsia="Times New Roman" w:hAnsi="TH SarabunIT๙"/>
                <w:sz w:val="32"/>
              </w:rPr>
              <w:t>e-LAAS</w:t>
            </w:r>
            <w:r w:rsidRPr="00566A2A">
              <w:rPr>
                <w:rFonts w:ascii="TH SarabunIT๙" w:eastAsia="Times New Roman" w:hAnsi="TH SarabunIT๙"/>
                <w:sz w:val="32"/>
                <w:cs/>
              </w:rPr>
              <w:t>) เป็นโปรแกรมที่กรมฯ ได้จัดทำขึ้น และมีการปรับปรุงเปลี่ยนแปลงระบบอยู่ตลอด</w:t>
            </w:r>
            <w:r w:rsidRPr="00566A2A">
              <w:rPr>
                <w:rFonts w:ascii="TH SarabunIT๙" w:eastAsia="Times New Roman" w:hAnsi="TH SarabunIT๙"/>
                <w:sz w:val="32"/>
              </w:rPr>
              <w:t xml:space="preserve"> </w:t>
            </w:r>
            <w:r w:rsidRPr="00566A2A">
              <w:rPr>
                <w:rFonts w:ascii="TH SarabunIT๙" w:eastAsia="Times New Roman" w:hAnsi="TH SarabunIT๙"/>
                <w:sz w:val="32"/>
                <w:cs/>
              </w:rPr>
              <w:t>และมีการเบิกจ่ายเงินเป็นจำนวนมากอาจทำให้การปฏิบัติงานเกิดข้อผิดพลาดได้</w:t>
            </w:r>
          </w:p>
          <w:p w14:paraId="17611CAD" w14:textId="77777777" w:rsidR="00566A2A" w:rsidRPr="00566A2A" w:rsidRDefault="00566A2A" w:rsidP="00566A2A">
            <w:pPr>
              <w:pStyle w:val="a8"/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2880" w:type="dxa"/>
          </w:tcPr>
          <w:p w14:paraId="16E5E223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</w:rPr>
            </w:pPr>
          </w:p>
          <w:p w14:paraId="68AE4EAF" w14:textId="1F68EA01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</w:rPr>
            </w:pPr>
            <w:r w:rsidRPr="00566A2A">
              <w:rPr>
                <w:rFonts w:ascii="TH SarabunIT๙" w:eastAsia="Times New Roman" w:hAnsi="TH SarabunIT๙"/>
                <w:sz w:val="32"/>
                <w:cs/>
              </w:rPr>
              <w:t xml:space="preserve">1. เจ้าหน้าที่ผู้รับผิดชอบบันทึกบัญชี </w:t>
            </w:r>
            <w:r w:rsidRPr="00566A2A">
              <w:rPr>
                <w:rFonts w:ascii="TH SarabunIT๙" w:eastAsia="Times New Roman" w:hAnsi="TH SarabunIT๙"/>
                <w:sz w:val="32"/>
              </w:rPr>
              <w:t>e-LAAS</w:t>
            </w:r>
            <w:r w:rsidRPr="00566A2A">
              <w:rPr>
                <w:rFonts w:ascii="TH SarabunIT๙" w:eastAsia="Times New Roman" w:hAnsi="TH SarabunIT๙"/>
                <w:sz w:val="32"/>
                <w:cs/>
              </w:rPr>
              <w:t>ติดตามศึกษาระเบียบฯ ขั้นตอนในการบันทึกบัญชีอยู่ตลอดเป็นปัจจุบัน</w:t>
            </w:r>
          </w:p>
          <w:p w14:paraId="0395D219" w14:textId="37327897" w:rsidR="00566A2A" w:rsidRPr="00566A2A" w:rsidRDefault="00192463" w:rsidP="00566A2A">
            <w:pPr>
              <w:pStyle w:val="a8"/>
              <w:rPr>
                <w:rFonts w:ascii="TH SarabunIT๙" w:hAnsi="TH SarabunIT๙" w:cs="TH SarabunIT๙"/>
                <w:color w:val="000000"/>
                <w:sz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cs/>
              </w:rPr>
              <w:t xml:space="preserve">2. </w:t>
            </w:r>
            <w:r w:rsidR="00566A2A" w:rsidRPr="00566A2A">
              <w:rPr>
                <w:rFonts w:ascii="TH SarabunIT๙" w:eastAsia="Times New Roman" w:hAnsi="TH SarabunIT๙" w:cs="TH SarabunIT๙"/>
                <w:sz w:val="32"/>
                <w:cs/>
              </w:rPr>
              <w:t>เจ้าหน้าที่ผู้รับผิดชอบได้เข้าศึกษาอบรม เพื่อเพิ่มความรู้ ความเข้าใจ</w:t>
            </w:r>
          </w:p>
        </w:tc>
        <w:tc>
          <w:tcPr>
            <w:tcW w:w="1398" w:type="dxa"/>
          </w:tcPr>
          <w:p w14:paraId="27B68068" w14:textId="77777777" w:rsidR="00566A2A" w:rsidRPr="00566A2A" w:rsidRDefault="00566A2A" w:rsidP="00566A2A">
            <w:pPr>
              <w:jc w:val="center"/>
              <w:rPr>
                <w:rFonts w:ascii="TH SarabunIT๙" w:eastAsia="Times New Roman" w:hAnsi="TH SarabunIT๙"/>
                <w:b/>
                <w:bCs/>
                <w:sz w:val="32"/>
              </w:rPr>
            </w:pPr>
          </w:p>
          <w:p w14:paraId="7A661A9F" w14:textId="272A9583" w:rsidR="00566A2A" w:rsidRPr="00566A2A" w:rsidRDefault="00566A2A" w:rsidP="00566A2A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566A2A">
              <w:rPr>
                <w:rFonts w:ascii="TH SarabunIT๙" w:eastAsia="Times New Roman" w:hAnsi="TH SarabunIT๙"/>
                <w:b/>
                <w:bCs/>
                <w:sz w:val="32"/>
                <w:cs/>
              </w:rPr>
              <w:t>กองคลัง</w:t>
            </w:r>
          </w:p>
        </w:tc>
      </w:tr>
    </w:tbl>
    <w:p w14:paraId="47A2B388" w14:textId="47CE567A" w:rsidR="00566A2A" w:rsidRDefault="00566A2A" w:rsidP="00491C7A">
      <w:pPr>
        <w:pStyle w:val="a8"/>
        <w:rPr>
          <w:rFonts w:ascii="TH SarabunIT๙" w:hAnsi="TH SarabunIT๙" w:cs="TH SarabunIT๙"/>
        </w:rPr>
      </w:pPr>
    </w:p>
    <w:p w14:paraId="51D859A4" w14:textId="620132C0" w:rsidR="00566A2A" w:rsidRDefault="00566A2A" w:rsidP="00491C7A">
      <w:pPr>
        <w:pStyle w:val="a8"/>
        <w:rPr>
          <w:rFonts w:ascii="TH SarabunIT๙" w:hAnsi="TH SarabunIT๙" w:cs="TH SarabunIT๙"/>
        </w:rPr>
      </w:pPr>
    </w:p>
    <w:p w14:paraId="6304E2B0" w14:textId="51D9B75E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285C6871" w14:textId="4367F83D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06AB115C" w14:textId="6BC597B0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16592DA8" w14:textId="76393D1A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0CE9FBB2" w14:textId="076988D9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76B3B49C" w14:textId="6724C552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08B2D659" w14:textId="4FD5DBF6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5A645F15" w14:textId="57A085FD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44412130" w14:textId="77777777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5FCA463C" w14:textId="77777777" w:rsidR="00192463" w:rsidRDefault="00192463" w:rsidP="00491C7A">
      <w:pPr>
        <w:pStyle w:val="a8"/>
        <w:rPr>
          <w:rFonts w:ascii="TH SarabunIT๙" w:hAnsi="TH SarabunIT๙" w:cs="TH SarabunIT๙"/>
        </w:rPr>
      </w:pPr>
    </w:p>
    <w:tbl>
      <w:tblPr>
        <w:tblStyle w:val="a7"/>
        <w:tblW w:w="15990" w:type="dxa"/>
        <w:jc w:val="center"/>
        <w:tblLayout w:type="fixed"/>
        <w:tblLook w:val="04A0" w:firstRow="1" w:lastRow="0" w:firstColumn="1" w:lastColumn="0" w:noHBand="0" w:noVBand="1"/>
      </w:tblPr>
      <w:tblGrid>
        <w:gridCol w:w="4242"/>
        <w:gridCol w:w="1712"/>
        <w:gridCol w:w="1888"/>
        <w:gridCol w:w="1890"/>
        <w:gridCol w:w="1980"/>
        <w:gridCol w:w="2880"/>
        <w:gridCol w:w="1398"/>
      </w:tblGrid>
      <w:tr w:rsidR="00566A2A" w14:paraId="5082D1E1" w14:textId="77777777" w:rsidTr="0089134F">
        <w:trPr>
          <w:jc w:val="center"/>
        </w:trPr>
        <w:tc>
          <w:tcPr>
            <w:tcW w:w="4242" w:type="dxa"/>
          </w:tcPr>
          <w:p w14:paraId="7A1AA222" w14:textId="77777777" w:rsidR="00566A2A" w:rsidRDefault="00566A2A" w:rsidP="0089134F">
            <w:pPr>
              <w:ind w:left="-108" w:right="-108"/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bookmarkStart w:id="1" w:name="_Hlk168580711"/>
            <w:r>
              <w:lastRenderedPageBreak/>
              <w:br w:type="page"/>
            </w:r>
            <w:r>
              <w:br w:type="page"/>
            </w:r>
            <w:r>
              <w:br w:type="page"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</w:t>
            </w:r>
          </w:p>
          <w:p w14:paraId="6ACAE092" w14:textId="108E1537" w:rsidR="00566A2A" w:rsidRDefault="00566A2A" w:rsidP="00566A2A">
            <w:pPr>
              <w:tabs>
                <w:tab w:val="left" w:pos="720"/>
                <w:tab w:val="left" w:pos="1440"/>
                <w:tab w:val="left" w:pos="3300"/>
              </w:tabs>
              <w:jc w:val="center"/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ที่สำคัญของหน่วยงานของรัฐ/วัตถุประสงค์</w:t>
            </w:r>
          </w:p>
        </w:tc>
        <w:tc>
          <w:tcPr>
            <w:tcW w:w="1712" w:type="dxa"/>
          </w:tcPr>
          <w:p w14:paraId="04162260" w14:textId="77777777" w:rsidR="00566A2A" w:rsidRDefault="00566A2A" w:rsidP="0089134F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</w:p>
        </w:tc>
        <w:tc>
          <w:tcPr>
            <w:tcW w:w="1888" w:type="dxa"/>
          </w:tcPr>
          <w:p w14:paraId="60316E8D" w14:textId="77777777" w:rsidR="00566A2A" w:rsidRDefault="00566A2A" w:rsidP="0089134F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  <w:p w14:paraId="636B0178" w14:textId="77777777" w:rsidR="00566A2A" w:rsidRDefault="00566A2A" w:rsidP="0089134F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ที่มีอยู่</w:t>
            </w:r>
          </w:p>
        </w:tc>
        <w:tc>
          <w:tcPr>
            <w:tcW w:w="1890" w:type="dxa"/>
          </w:tcPr>
          <w:p w14:paraId="1B24482A" w14:textId="77777777" w:rsidR="00566A2A" w:rsidRPr="008A173D" w:rsidRDefault="00566A2A" w:rsidP="0089134F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การประเมินผล</w:t>
            </w:r>
          </w:p>
          <w:p w14:paraId="59F1387E" w14:textId="77777777" w:rsidR="00566A2A" w:rsidRDefault="00566A2A" w:rsidP="0089134F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980" w:type="dxa"/>
          </w:tcPr>
          <w:p w14:paraId="16110D52" w14:textId="77777777" w:rsidR="00566A2A" w:rsidRDefault="00566A2A" w:rsidP="0089134F">
            <w:pPr>
              <w:autoSpaceDE w:val="0"/>
              <w:autoSpaceDN w:val="0"/>
              <w:adjustRightInd w:val="0"/>
              <w:jc w:val="center"/>
              <w:rPr>
                <w:rFonts w:ascii="TH SarabunIT๙" w:eastAsia="Times New Roman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ที่ยังมีอยู่</w:t>
            </w:r>
          </w:p>
        </w:tc>
        <w:tc>
          <w:tcPr>
            <w:tcW w:w="2880" w:type="dxa"/>
          </w:tcPr>
          <w:p w14:paraId="2738CA92" w14:textId="77777777" w:rsidR="00566A2A" w:rsidRPr="008A173D" w:rsidRDefault="00566A2A" w:rsidP="0089134F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การปรับปรุง</w:t>
            </w:r>
          </w:p>
          <w:p w14:paraId="48C01D54" w14:textId="77777777" w:rsidR="00566A2A" w:rsidRDefault="00566A2A" w:rsidP="0089134F">
            <w:pPr>
              <w:tabs>
                <w:tab w:val="left" w:pos="720"/>
                <w:tab w:val="left" w:pos="1440"/>
                <w:tab w:val="left" w:pos="3300"/>
              </w:tabs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398" w:type="dxa"/>
          </w:tcPr>
          <w:p w14:paraId="0D31F4A3" w14:textId="77777777" w:rsidR="00566A2A" w:rsidRDefault="00566A2A" w:rsidP="0089134F">
            <w:pPr>
              <w:ind w:left="-108" w:right="-108"/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หน่วยงานที่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รับผิดชอบ</w:t>
            </w:r>
          </w:p>
        </w:tc>
      </w:tr>
      <w:tr w:rsidR="00566A2A" w:rsidRPr="00566A2A" w14:paraId="2B390AC7" w14:textId="77777777" w:rsidTr="0089134F">
        <w:trPr>
          <w:jc w:val="center"/>
        </w:trPr>
        <w:tc>
          <w:tcPr>
            <w:tcW w:w="4242" w:type="dxa"/>
          </w:tcPr>
          <w:p w14:paraId="2A38F9A2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b/>
                <w:bCs/>
                <w:sz w:val="32"/>
              </w:rPr>
            </w:pPr>
            <w:r w:rsidRPr="00566A2A">
              <w:rPr>
                <w:rFonts w:ascii="TH SarabunIT๙" w:eastAsia="Times New Roman" w:hAnsi="TH SarabunIT๙"/>
                <w:b/>
                <w:bCs/>
                <w:sz w:val="32"/>
                <w:cs/>
              </w:rPr>
              <w:t>งานการเงินและบัญชี</w:t>
            </w:r>
          </w:p>
          <w:p w14:paraId="66CD9337" w14:textId="10B3B7DF" w:rsidR="00566A2A" w:rsidRPr="00566A2A" w:rsidRDefault="00566A2A" w:rsidP="00566A2A">
            <w:pPr>
              <w:rPr>
                <w:rFonts w:ascii="TH SarabunIT๙" w:eastAsia="Times New Roman" w:hAnsi="TH SarabunIT๙"/>
                <w:b/>
                <w:bCs/>
                <w:sz w:val="32"/>
              </w:rPr>
            </w:pPr>
            <w:r w:rsidRPr="00566A2A">
              <w:rPr>
                <w:rFonts w:ascii="TH SarabunIT๙" w:eastAsia="Times New Roman" w:hAnsi="TH SarabunIT๙"/>
                <w:b/>
                <w:bCs/>
                <w:sz w:val="32"/>
                <w:u w:val="single"/>
                <w:cs/>
              </w:rPr>
              <w:t>4. กิจกรรม</w:t>
            </w:r>
            <w:r w:rsidRPr="00566A2A">
              <w:rPr>
                <w:rFonts w:ascii="TH SarabunIT๙" w:eastAsia="Times New Roman" w:hAnsi="TH SarabunIT๙"/>
                <w:b/>
                <w:bCs/>
                <w:sz w:val="32"/>
                <w:cs/>
              </w:rPr>
              <w:t xml:space="preserve"> ที่เกี่ยวกับด้านงานการเงินและการเบิกจ่ายเงิน</w:t>
            </w:r>
          </w:p>
          <w:p w14:paraId="77959D3D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b/>
                <w:bCs/>
                <w:sz w:val="32"/>
                <w:u w:val="single"/>
              </w:rPr>
            </w:pPr>
            <w:r w:rsidRPr="00566A2A">
              <w:rPr>
                <w:rFonts w:ascii="TH SarabunIT๙" w:eastAsia="Times New Roman" w:hAnsi="TH SarabunIT๙"/>
                <w:b/>
                <w:bCs/>
                <w:sz w:val="32"/>
                <w:u w:val="single"/>
                <w:cs/>
              </w:rPr>
              <w:t>วัตถุประสงค์</w:t>
            </w:r>
          </w:p>
          <w:p w14:paraId="41BE1B74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b/>
                <w:bCs/>
                <w:sz w:val="32"/>
              </w:rPr>
            </w:pPr>
            <w:r w:rsidRPr="00566A2A">
              <w:rPr>
                <w:rFonts w:ascii="TH SarabunIT๙" w:eastAsia="Times New Roman" w:hAnsi="TH SarabunIT๙"/>
                <w:sz w:val="32"/>
                <w:cs/>
              </w:rPr>
              <w:t xml:space="preserve">เพื่อให้การบริหารงานการรับ </w:t>
            </w:r>
            <w:r w:rsidRPr="00566A2A">
              <w:rPr>
                <w:rFonts w:ascii="TH SarabunIT๙" w:eastAsia="Times New Roman" w:hAnsi="TH SarabunIT๙"/>
                <w:sz w:val="32"/>
              </w:rPr>
              <w:t>–</w:t>
            </w:r>
            <w:r w:rsidRPr="00566A2A">
              <w:rPr>
                <w:rFonts w:ascii="TH SarabunIT๙" w:eastAsia="Times New Roman" w:hAnsi="TH SarabunIT๙"/>
                <w:sz w:val="32"/>
                <w:cs/>
              </w:rPr>
              <w:t xml:space="preserve"> จ่ายเงิน เป็นไปตามระเบียบกฎหมาย หนังสือสั่งการต่าง ๆ ได้ทันต่อระยะเวลาที่กำหนด และถูกต้อง</w:t>
            </w:r>
          </w:p>
          <w:p w14:paraId="45BA7536" w14:textId="77777777" w:rsidR="00566A2A" w:rsidRPr="00566A2A" w:rsidRDefault="00566A2A" w:rsidP="00566A2A">
            <w:pPr>
              <w:autoSpaceDE w:val="0"/>
              <w:autoSpaceDN w:val="0"/>
              <w:adjustRightInd w:val="0"/>
              <w:rPr>
                <w:rFonts w:ascii="TH SarabunIT๙" w:hAnsi="TH SarabunIT๙"/>
                <w:b/>
                <w:bCs/>
                <w:sz w:val="32"/>
                <w:cs/>
              </w:rPr>
            </w:pPr>
          </w:p>
        </w:tc>
        <w:tc>
          <w:tcPr>
            <w:tcW w:w="1712" w:type="dxa"/>
          </w:tcPr>
          <w:p w14:paraId="5A58AC87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</w:rPr>
            </w:pPr>
          </w:p>
          <w:p w14:paraId="1D2F759B" w14:textId="2EECE843" w:rsidR="00566A2A" w:rsidRPr="00566A2A" w:rsidRDefault="00566A2A" w:rsidP="00192463">
            <w:pPr>
              <w:rPr>
                <w:rFonts w:ascii="TH SarabunIT๙" w:hAnsi="TH SarabunIT๙"/>
                <w:sz w:val="32"/>
              </w:rPr>
            </w:pPr>
            <w:r w:rsidRPr="00566A2A">
              <w:rPr>
                <w:rFonts w:ascii="TH SarabunIT๙" w:eastAsia="Times New Roman" w:hAnsi="TH SarabunIT๙"/>
                <w:sz w:val="32"/>
                <w:cs/>
              </w:rPr>
              <w:t>1. การเบิกจ่ายเงินมีปริมาณจำนวนมาก และการเบิกจ่ายเงิน ไม่เป็นไปตามแผนการใช้จ่ายเงิน ทำให้การเบิกจ่ายเงินในช่วงใกล้สินปีงบประมาณมีการขอเบิกจ่ายเป็นจำนวนมากอาจทำให้การปฏิบัติงานเกิดข้อผิดพลาดได้</w:t>
            </w:r>
          </w:p>
        </w:tc>
        <w:tc>
          <w:tcPr>
            <w:tcW w:w="1888" w:type="dxa"/>
          </w:tcPr>
          <w:p w14:paraId="26D50A3B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</w:rPr>
            </w:pPr>
          </w:p>
          <w:p w14:paraId="1149F807" w14:textId="59A194C4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  <w:cs/>
              </w:rPr>
            </w:pPr>
            <w:r w:rsidRPr="00566A2A">
              <w:rPr>
                <w:rFonts w:ascii="TH SarabunIT๙" w:eastAsia="Times New Roman" w:hAnsi="TH SarabunIT๙"/>
                <w:sz w:val="32"/>
                <w:cs/>
              </w:rPr>
              <w:t>1. มีการตรวจสอบเงินงบประมาณและติดตามเร่งรัดให้แต่ละกองงานดำเนินการเบิกจ่ายให้ทันต่อระยะเวลาที่กำหนด และให้เป็นไปตามแผนการใช้จ่ายเงิน</w:t>
            </w:r>
          </w:p>
          <w:p w14:paraId="40BF7EBF" w14:textId="77777777" w:rsidR="00566A2A" w:rsidRPr="00566A2A" w:rsidRDefault="00566A2A" w:rsidP="00566A2A">
            <w:pPr>
              <w:rPr>
                <w:rFonts w:ascii="TH SarabunIT๙" w:hAnsi="TH SarabunIT๙"/>
                <w:sz w:val="32"/>
              </w:rPr>
            </w:pPr>
          </w:p>
        </w:tc>
        <w:tc>
          <w:tcPr>
            <w:tcW w:w="1890" w:type="dxa"/>
          </w:tcPr>
          <w:p w14:paraId="647E2644" w14:textId="77777777" w:rsidR="00566A2A" w:rsidRPr="00566A2A" w:rsidRDefault="00566A2A" w:rsidP="00566A2A">
            <w:pPr>
              <w:autoSpaceDE w:val="0"/>
              <w:autoSpaceDN w:val="0"/>
              <w:adjustRightInd w:val="0"/>
              <w:rPr>
                <w:rFonts w:ascii="TH SarabunIT๙" w:eastAsia="Times New Roman" w:hAnsi="TH SarabunIT๙"/>
                <w:sz w:val="32"/>
              </w:rPr>
            </w:pPr>
          </w:p>
          <w:p w14:paraId="0D6E2B26" w14:textId="55F649E8" w:rsidR="00566A2A" w:rsidRPr="00566A2A" w:rsidRDefault="00566A2A" w:rsidP="00566A2A">
            <w:pPr>
              <w:autoSpaceDE w:val="0"/>
              <w:autoSpaceDN w:val="0"/>
              <w:adjustRightInd w:val="0"/>
              <w:rPr>
                <w:rFonts w:ascii="TH SarabunIT๙" w:hAnsi="TH SarabunIT๙"/>
                <w:sz w:val="32"/>
              </w:rPr>
            </w:pPr>
            <w:r w:rsidRPr="00566A2A">
              <w:rPr>
                <w:rFonts w:ascii="TH SarabunIT๙" w:eastAsia="Times New Roman" w:hAnsi="TH SarabunIT๙"/>
                <w:sz w:val="32"/>
                <w:cs/>
              </w:rPr>
              <w:t>1. มีการดำเนินงานและการเบิกจ่าย   เงินได้ทันต่อระยะเวลามากขึ้นและมีการเบิกจ่ายเงินเป็นไปตามแผนการเบิกจ่ายเงินมากขึ้น</w:t>
            </w:r>
          </w:p>
        </w:tc>
        <w:tc>
          <w:tcPr>
            <w:tcW w:w="1980" w:type="dxa"/>
          </w:tcPr>
          <w:p w14:paraId="437A629F" w14:textId="77777777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</w:rPr>
            </w:pPr>
          </w:p>
          <w:p w14:paraId="32CEB16F" w14:textId="568EE880" w:rsidR="00566A2A" w:rsidRPr="00566A2A" w:rsidRDefault="00566A2A" w:rsidP="00566A2A">
            <w:pPr>
              <w:rPr>
                <w:rFonts w:ascii="TH SarabunIT๙" w:eastAsia="Times New Roman" w:hAnsi="TH SarabunIT๙"/>
                <w:sz w:val="32"/>
              </w:rPr>
            </w:pPr>
            <w:r w:rsidRPr="00566A2A">
              <w:rPr>
                <w:rFonts w:ascii="TH SarabunIT๙" w:eastAsia="Times New Roman" w:hAnsi="TH SarabunIT๙"/>
                <w:sz w:val="32"/>
                <w:cs/>
              </w:rPr>
              <w:t>1. มีการเบิกจ่ายเงินยังไม่เป็นไปตามแผนการเบิกจ่ายเงินมีการเบิกจ่ายเงินใกล้สิ้นปีงบประมาณเป็นจำนวนมากอาจทำให้การตรวจสอบความถูกต้องเกิดข้อผิด    พลาดได้</w:t>
            </w:r>
          </w:p>
          <w:p w14:paraId="567A0867" w14:textId="77777777" w:rsidR="00566A2A" w:rsidRPr="00566A2A" w:rsidRDefault="00566A2A" w:rsidP="00566A2A">
            <w:pPr>
              <w:pStyle w:val="a8"/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2880" w:type="dxa"/>
          </w:tcPr>
          <w:p w14:paraId="5D33C981" w14:textId="77777777" w:rsidR="00566A2A" w:rsidRPr="00566A2A" w:rsidRDefault="00566A2A" w:rsidP="00566A2A">
            <w:pPr>
              <w:pStyle w:val="a8"/>
              <w:rPr>
                <w:rFonts w:ascii="TH SarabunIT๙" w:eastAsia="Times New Roman" w:hAnsi="TH SarabunIT๙" w:cs="TH SarabunIT๙"/>
                <w:sz w:val="32"/>
              </w:rPr>
            </w:pPr>
          </w:p>
          <w:p w14:paraId="22A128B8" w14:textId="49264BB9" w:rsidR="00566A2A" w:rsidRPr="00566A2A" w:rsidRDefault="00566A2A" w:rsidP="00566A2A">
            <w:pPr>
              <w:pStyle w:val="a8"/>
              <w:rPr>
                <w:rFonts w:ascii="TH SarabunIT๙" w:hAnsi="TH SarabunIT๙" w:cs="TH SarabunIT๙"/>
                <w:color w:val="000000"/>
                <w:sz w:val="32"/>
              </w:rPr>
            </w:pPr>
            <w:r w:rsidRPr="00566A2A">
              <w:rPr>
                <w:rFonts w:ascii="TH SarabunIT๙" w:eastAsia="Times New Roman" w:hAnsi="TH SarabunIT๙" w:cs="TH SarabunIT๙"/>
                <w:sz w:val="32"/>
                <w:cs/>
              </w:rPr>
              <w:t>1. มีการติดตามเร่งรัดให้หน่วยงานผู้เบิกมีการดำเนินงานให้เป็นไปตามแผนการใช้จ่ายเงินและดำเนินการให้ทันต่อระยะเวลาที่กำหนด และตามระเบียบฯ กฎหมาย</w:t>
            </w:r>
          </w:p>
        </w:tc>
        <w:tc>
          <w:tcPr>
            <w:tcW w:w="1398" w:type="dxa"/>
          </w:tcPr>
          <w:p w14:paraId="1BA3D165" w14:textId="77777777" w:rsidR="00566A2A" w:rsidRPr="00566A2A" w:rsidRDefault="00566A2A" w:rsidP="00566A2A">
            <w:pPr>
              <w:jc w:val="center"/>
              <w:rPr>
                <w:rFonts w:ascii="TH SarabunIT๙" w:eastAsia="Times New Roman" w:hAnsi="TH SarabunIT๙"/>
                <w:sz w:val="32"/>
              </w:rPr>
            </w:pPr>
          </w:p>
          <w:p w14:paraId="76A4CC28" w14:textId="77777777" w:rsidR="00566A2A" w:rsidRPr="00566A2A" w:rsidRDefault="00566A2A" w:rsidP="00566A2A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566A2A">
              <w:rPr>
                <w:rFonts w:ascii="TH SarabunIT๙" w:eastAsia="Times New Roman" w:hAnsi="TH SarabunIT๙"/>
                <w:b/>
                <w:bCs/>
                <w:sz w:val="32"/>
                <w:cs/>
              </w:rPr>
              <w:t>กองคลัง</w:t>
            </w:r>
          </w:p>
        </w:tc>
      </w:tr>
      <w:bookmarkEnd w:id="1"/>
    </w:tbl>
    <w:p w14:paraId="4ED2B611" w14:textId="77777777" w:rsidR="00566A2A" w:rsidRPr="00566A2A" w:rsidRDefault="00566A2A" w:rsidP="00566A2A">
      <w:pPr>
        <w:spacing w:after="0" w:line="240" w:lineRule="auto"/>
        <w:jc w:val="right"/>
        <w:rPr>
          <w:rFonts w:ascii="TH SarabunIT๙" w:eastAsia="Times New Roman" w:hAnsi="TH SarabunIT๙"/>
          <w:b/>
          <w:bCs/>
          <w:sz w:val="30"/>
          <w:szCs w:val="30"/>
        </w:rPr>
      </w:pPr>
    </w:p>
    <w:p w14:paraId="049F88D0" w14:textId="77777777" w:rsidR="00566A2A" w:rsidRPr="00566A2A" w:rsidRDefault="00566A2A" w:rsidP="00566A2A">
      <w:pPr>
        <w:spacing w:after="0" w:line="240" w:lineRule="auto"/>
        <w:jc w:val="right"/>
        <w:rPr>
          <w:rFonts w:ascii="TH SarabunIT๙" w:eastAsia="Times New Roman" w:hAnsi="TH SarabunIT๙"/>
          <w:b/>
          <w:bCs/>
          <w:sz w:val="30"/>
          <w:szCs w:val="30"/>
        </w:rPr>
      </w:pPr>
    </w:p>
    <w:p w14:paraId="775056D8" w14:textId="77777777" w:rsidR="00566A2A" w:rsidRPr="00566A2A" w:rsidRDefault="00566A2A" w:rsidP="00566A2A">
      <w:pPr>
        <w:spacing w:after="0" w:line="240" w:lineRule="auto"/>
        <w:rPr>
          <w:rFonts w:ascii="TH SarabunIT๙" w:eastAsia="Times New Roman" w:hAnsi="TH SarabunIT๙"/>
          <w:b/>
          <w:bCs/>
          <w:sz w:val="30"/>
          <w:szCs w:val="30"/>
        </w:rPr>
      </w:pPr>
    </w:p>
    <w:p w14:paraId="220AC099" w14:textId="77777777" w:rsidR="00566A2A" w:rsidRPr="00566A2A" w:rsidRDefault="00566A2A" w:rsidP="00566A2A">
      <w:pPr>
        <w:spacing w:after="0" w:line="240" w:lineRule="auto"/>
        <w:ind w:left="9360"/>
        <w:rPr>
          <w:rFonts w:ascii="TH SarabunIT๙" w:eastAsia="Times New Roman" w:hAnsi="TH SarabunIT๙"/>
          <w:b/>
          <w:bCs/>
          <w:sz w:val="30"/>
          <w:szCs w:val="30"/>
        </w:rPr>
      </w:pPr>
      <w:r w:rsidRPr="00566A2A">
        <w:rPr>
          <w:rFonts w:ascii="TH SarabunIT๙" w:eastAsia="Times New Roman" w:hAnsi="TH SarabunIT๙"/>
          <w:b/>
          <w:bCs/>
          <w:sz w:val="30"/>
          <w:szCs w:val="30"/>
          <w:cs/>
        </w:rPr>
        <w:t xml:space="preserve">   </w:t>
      </w:r>
    </w:p>
    <w:p w14:paraId="5278D8E9" w14:textId="77777777" w:rsidR="00566A2A" w:rsidRDefault="00566A2A" w:rsidP="00491C7A">
      <w:pPr>
        <w:pStyle w:val="a8"/>
        <w:rPr>
          <w:rFonts w:ascii="TH SarabunIT๙" w:hAnsi="TH SarabunIT๙" w:cs="TH SarabunIT๙"/>
        </w:rPr>
      </w:pPr>
    </w:p>
    <w:p w14:paraId="100CE2F5" w14:textId="596B9D6E" w:rsidR="00566A2A" w:rsidRDefault="00566A2A" w:rsidP="00491C7A">
      <w:pPr>
        <w:pStyle w:val="a8"/>
        <w:rPr>
          <w:rFonts w:ascii="TH SarabunIT๙" w:hAnsi="TH SarabunIT๙" w:cs="TH SarabunIT๙"/>
        </w:rPr>
      </w:pPr>
    </w:p>
    <w:p w14:paraId="1083694B" w14:textId="1C6B1E0B" w:rsidR="00566A2A" w:rsidRDefault="00566A2A" w:rsidP="00491C7A">
      <w:pPr>
        <w:pStyle w:val="a8"/>
        <w:rPr>
          <w:rFonts w:ascii="TH SarabunIT๙" w:hAnsi="TH SarabunIT๙" w:cs="TH SarabunIT๙"/>
        </w:rPr>
      </w:pPr>
    </w:p>
    <w:p w14:paraId="546C3D86" w14:textId="578119FD" w:rsidR="00566A2A" w:rsidRDefault="00566A2A" w:rsidP="00491C7A">
      <w:pPr>
        <w:pStyle w:val="a8"/>
        <w:rPr>
          <w:rFonts w:ascii="TH SarabunIT๙" w:hAnsi="TH SarabunIT๙" w:cs="TH SarabunIT๙"/>
        </w:rPr>
      </w:pPr>
    </w:p>
    <w:p w14:paraId="0ECEF6B9" w14:textId="34DBDBB1" w:rsidR="00566A2A" w:rsidRDefault="00566A2A" w:rsidP="00491C7A">
      <w:pPr>
        <w:pStyle w:val="a8"/>
        <w:rPr>
          <w:rFonts w:ascii="TH SarabunIT๙" w:hAnsi="TH SarabunIT๙" w:cs="TH SarabunIT๙"/>
          <w:cs/>
        </w:rPr>
      </w:pPr>
    </w:p>
    <w:p w14:paraId="5FE76650" w14:textId="4B4CFDC7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63B098A7" w14:textId="08DD24F3" w:rsidR="00192463" w:rsidRDefault="00192463" w:rsidP="00491C7A">
      <w:pPr>
        <w:pStyle w:val="a8"/>
        <w:rPr>
          <w:rFonts w:ascii="TH SarabunIT๙" w:hAnsi="TH SarabunIT๙" w:cs="TH SarabunIT๙"/>
        </w:rPr>
      </w:pPr>
    </w:p>
    <w:tbl>
      <w:tblPr>
        <w:tblStyle w:val="a7"/>
        <w:tblW w:w="15990" w:type="dxa"/>
        <w:jc w:val="center"/>
        <w:tblLayout w:type="fixed"/>
        <w:tblLook w:val="04A0" w:firstRow="1" w:lastRow="0" w:firstColumn="1" w:lastColumn="0" w:noHBand="0" w:noVBand="1"/>
      </w:tblPr>
      <w:tblGrid>
        <w:gridCol w:w="4242"/>
        <w:gridCol w:w="1712"/>
        <w:gridCol w:w="1888"/>
        <w:gridCol w:w="1890"/>
        <w:gridCol w:w="1980"/>
        <w:gridCol w:w="2880"/>
        <w:gridCol w:w="1398"/>
      </w:tblGrid>
      <w:tr w:rsidR="00192463" w14:paraId="1EDEF12B" w14:textId="77777777" w:rsidTr="0089134F">
        <w:trPr>
          <w:jc w:val="center"/>
        </w:trPr>
        <w:tc>
          <w:tcPr>
            <w:tcW w:w="4242" w:type="dxa"/>
          </w:tcPr>
          <w:p w14:paraId="5052A695" w14:textId="77777777" w:rsidR="00192463" w:rsidRDefault="00192463" w:rsidP="0089134F">
            <w:pPr>
              <w:ind w:left="-108" w:right="-108"/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</w:t>
            </w:r>
          </w:p>
          <w:p w14:paraId="0DCD6F4F" w14:textId="77777777" w:rsidR="00192463" w:rsidRDefault="00192463" w:rsidP="0089134F">
            <w:pPr>
              <w:tabs>
                <w:tab w:val="left" w:pos="720"/>
                <w:tab w:val="left" w:pos="1440"/>
                <w:tab w:val="left" w:pos="3300"/>
              </w:tabs>
              <w:jc w:val="center"/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ที่สำคัญของหน่วยงานของรัฐ/วัตถุประสงค์</w:t>
            </w:r>
          </w:p>
        </w:tc>
        <w:tc>
          <w:tcPr>
            <w:tcW w:w="1712" w:type="dxa"/>
          </w:tcPr>
          <w:p w14:paraId="1D33E0A0" w14:textId="77777777" w:rsidR="00192463" w:rsidRDefault="00192463" w:rsidP="0089134F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</w:p>
        </w:tc>
        <w:tc>
          <w:tcPr>
            <w:tcW w:w="1888" w:type="dxa"/>
          </w:tcPr>
          <w:p w14:paraId="6A3D1311" w14:textId="77777777" w:rsidR="00192463" w:rsidRDefault="00192463" w:rsidP="0089134F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  <w:p w14:paraId="4411752D" w14:textId="77777777" w:rsidR="00192463" w:rsidRDefault="00192463" w:rsidP="0089134F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ที่มีอยู่</w:t>
            </w:r>
          </w:p>
        </w:tc>
        <w:tc>
          <w:tcPr>
            <w:tcW w:w="1890" w:type="dxa"/>
          </w:tcPr>
          <w:p w14:paraId="6CC91ECE" w14:textId="77777777" w:rsidR="00192463" w:rsidRPr="008A173D" w:rsidRDefault="00192463" w:rsidP="0089134F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การประเมินผล</w:t>
            </w:r>
          </w:p>
          <w:p w14:paraId="7AAFAE68" w14:textId="77777777" w:rsidR="00192463" w:rsidRDefault="00192463" w:rsidP="0089134F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980" w:type="dxa"/>
          </w:tcPr>
          <w:p w14:paraId="40C2C970" w14:textId="77777777" w:rsidR="00192463" w:rsidRDefault="00192463" w:rsidP="0089134F">
            <w:pPr>
              <w:autoSpaceDE w:val="0"/>
              <w:autoSpaceDN w:val="0"/>
              <w:adjustRightInd w:val="0"/>
              <w:jc w:val="center"/>
              <w:rPr>
                <w:rFonts w:ascii="TH SarabunIT๙" w:eastAsia="Times New Roman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ที่ยังมีอยู่</w:t>
            </w:r>
          </w:p>
        </w:tc>
        <w:tc>
          <w:tcPr>
            <w:tcW w:w="2880" w:type="dxa"/>
          </w:tcPr>
          <w:p w14:paraId="0BB698B2" w14:textId="77777777" w:rsidR="00192463" w:rsidRPr="008A173D" w:rsidRDefault="00192463" w:rsidP="0089134F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การปรับปรุง</w:t>
            </w:r>
          </w:p>
          <w:p w14:paraId="770C9151" w14:textId="77777777" w:rsidR="00192463" w:rsidRDefault="00192463" w:rsidP="0089134F">
            <w:pPr>
              <w:tabs>
                <w:tab w:val="left" w:pos="720"/>
                <w:tab w:val="left" w:pos="1440"/>
                <w:tab w:val="left" w:pos="3300"/>
              </w:tabs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398" w:type="dxa"/>
          </w:tcPr>
          <w:p w14:paraId="382FDA85" w14:textId="77777777" w:rsidR="00192463" w:rsidRDefault="00192463" w:rsidP="0089134F">
            <w:pPr>
              <w:ind w:left="-108" w:right="-108"/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หน่วยงานที่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รับผิดชอบ</w:t>
            </w:r>
          </w:p>
        </w:tc>
      </w:tr>
      <w:tr w:rsidR="00192463" w:rsidRPr="00566A2A" w14:paraId="3ED30220" w14:textId="77777777" w:rsidTr="0089134F">
        <w:trPr>
          <w:jc w:val="center"/>
        </w:trPr>
        <w:tc>
          <w:tcPr>
            <w:tcW w:w="4242" w:type="dxa"/>
          </w:tcPr>
          <w:p w14:paraId="700CEE6D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192463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กิจกรรมการคำนวณประมาณการช่าง</w:t>
            </w:r>
          </w:p>
          <w:p w14:paraId="70BF8F43" w14:textId="3B23B46C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  <w:cs/>
              </w:rPr>
            </w:pPr>
            <w:r w:rsidRPr="00192463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วัตถุประสงค์การควบคุม</w:t>
            </w:r>
            <w:r w:rsidRPr="00192463">
              <w:rPr>
                <w:rFonts w:ascii="TH SarabunIT๙" w:hAnsi="TH SarabunIT๙" w:cs="TH SarabunIT๙"/>
              </w:rPr>
              <w:br/>
            </w:r>
            <w:r w:rsidRPr="00192463">
              <w:rPr>
                <w:rFonts w:ascii="TH SarabunIT๙" w:hAnsi="TH SarabunIT๙" w:cs="TH SarabunIT๙"/>
                <w:cs/>
              </w:rPr>
              <w:t>เพื่อให้การคำนวณประมาณการช่างถูกต้อง มีมาตรฐาน สอดคล้องกับปริมาณงานและงบประมาณ</w:t>
            </w:r>
          </w:p>
        </w:tc>
        <w:tc>
          <w:tcPr>
            <w:tcW w:w="1712" w:type="dxa"/>
          </w:tcPr>
          <w:p w14:paraId="63CD7191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</w:p>
          <w:p w14:paraId="5B8ABBD0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</w:p>
          <w:p w14:paraId="7454093B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  <w:r w:rsidRPr="00192463">
              <w:rPr>
                <w:rFonts w:ascii="TH SarabunIT๙" w:hAnsi="TH SarabunIT๙" w:cs="TH SarabunIT๙"/>
                <w:cs/>
              </w:rPr>
              <w:t xml:space="preserve">มีโครงการเป็นจำนวนมาก </w:t>
            </w:r>
          </w:p>
          <w:p w14:paraId="7E13FBFC" w14:textId="56F30123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  <w:r w:rsidRPr="00192463">
              <w:rPr>
                <w:rFonts w:ascii="TH SarabunIT๙" w:hAnsi="TH SarabunIT๙" w:cs="TH SarabunIT๙"/>
                <w:cs/>
              </w:rPr>
              <w:t>ผู้ประมาณการคำนวณประมาณการช่างมีน้อย ทำให้ไม่สามารถประมาณการได้ทันตามระยะเวลาที่ต้องการ ขาดการตรวจสอบ ก่อให้เกิดความผิดพลาดบ่อย</w:t>
            </w:r>
          </w:p>
        </w:tc>
        <w:tc>
          <w:tcPr>
            <w:tcW w:w="1888" w:type="dxa"/>
          </w:tcPr>
          <w:p w14:paraId="437F7A59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</w:p>
          <w:p w14:paraId="0C8591FC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</w:p>
          <w:p w14:paraId="7B3E285D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  <w:r w:rsidRPr="00192463">
              <w:rPr>
                <w:rFonts w:ascii="TH SarabunIT๙" w:hAnsi="TH SarabunIT๙" w:cs="TH SarabunIT๙"/>
                <w:cs/>
              </w:rPr>
              <w:t>มีการตรวจทาน/ตรวจสอบจากเจ้าหน้าที่</w:t>
            </w:r>
          </w:p>
          <w:p w14:paraId="5ECFBE78" w14:textId="1A9F845A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  <w:r w:rsidRPr="00192463">
              <w:rPr>
                <w:rFonts w:ascii="TH SarabunIT๙" w:hAnsi="TH SarabunIT๙" w:cs="TH SarabunIT๙"/>
                <w:cs/>
              </w:rPr>
              <w:t>ประมาณการ</w:t>
            </w:r>
          </w:p>
        </w:tc>
        <w:tc>
          <w:tcPr>
            <w:tcW w:w="1890" w:type="dxa"/>
          </w:tcPr>
          <w:p w14:paraId="74A5413E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</w:p>
          <w:p w14:paraId="02C4CB7B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</w:p>
          <w:p w14:paraId="1CFA6FDC" w14:textId="52BEED26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  <w:r w:rsidRPr="00192463">
              <w:rPr>
                <w:rFonts w:ascii="TH SarabunIT๙" w:hAnsi="TH SarabunIT๙" w:cs="TH SarabunIT๙"/>
                <w:cs/>
              </w:rPr>
              <w:t>การควบคุมที่มีอยู่ยังไม่บรรลุวัตถุประสงค์</w:t>
            </w:r>
          </w:p>
        </w:tc>
        <w:tc>
          <w:tcPr>
            <w:tcW w:w="1980" w:type="dxa"/>
          </w:tcPr>
          <w:p w14:paraId="019C9EE1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</w:p>
          <w:p w14:paraId="7087E092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</w:p>
          <w:p w14:paraId="48979FEE" w14:textId="27BF4225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  <w:cs/>
              </w:rPr>
            </w:pPr>
            <w:r w:rsidRPr="00192463">
              <w:rPr>
                <w:rFonts w:ascii="TH SarabunIT๙" w:hAnsi="TH SarabunIT๙" w:cs="TH SarabunIT๙"/>
                <w:cs/>
              </w:rPr>
              <w:t>มีโครงการเป็นจำนวนมาก ผู้ประมาณการคำนวณประมาณการช่างมีน้อย ทำให้ไม่สามารถประมาณการได้ทันตามระยะเวลาที่ต้องการ ขาดการตรวจสอบ ก่อให้เกิดความผิดพลาดบ่อย</w:t>
            </w:r>
          </w:p>
        </w:tc>
        <w:tc>
          <w:tcPr>
            <w:tcW w:w="2880" w:type="dxa"/>
          </w:tcPr>
          <w:p w14:paraId="6F594341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  <w:color w:val="000000"/>
              </w:rPr>
            </w:pPr>
          </w:p>
          <w:p w14:paraId="4E760F32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  <w:color w:val="000000"/>
              </w:rPr>
            </w:pPr>
          </w:p>
          <w:p w14:paraId="4096BCF2" w14:textId="2231D14D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  <w:color w:val="000000"/>
              </w:rPr>
            </w:pPr>
            <w:r w:rsidRPr="00192463">
              <w:rPr>
                <w:rFonts w:ascii="TH SarabunIT๙" w:hAnsi="TH SarabunIT๙" w:cs="TH SarabunIT๙"/>
                <w:cs/>
              </w:rPr>
              <w:t>เจ้าหน้าที่ที่เกี่ยวข้องควรมีการตรวจสอบให้ถี่ถ้วนก่อนเสนอผู้บังคับบัญชาตามลำดับชั้น</w:t>
            </w:r>
          </w:p>
        </w:tc>
        <w:tc>
          <w:tcPr>
            <w:tcW w:w="1398" w:type="dxa"/>
          </w:tcPr>
          <w:p w14:paraId="71DB6734" w14:textId="77777777" w:rsidR="00192463" w:rsidRPr="00566A2A" w:rsidRDefault="00192463" w:rsidP="00192463">
            <w:pPr>
              <w:jc w:val="center"/>
              <w:rPr>
                <w:rFonts w:ascii="TH SarabunIT๙" w:eastAsia="Times New Roman" w:hAnsi="TH SarabunIT๙"/>
                <w:sz w:val="32"/>
              </w:rPr>
            </w:pPr>
          </w:p>
          <w:p w14:paraId="09132730" w14:textId="1299A56D" w:rsidR="00192463" w:rsidRPr="00566A2A" w:rsidRDefault="00192463" w:rsidP="00192463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566A2A">
              <w:rPr>
                <w:rFonts w:ascii="TH SarabunIT๙" w:eastAsia="Times New Roman" w:hAnsi="TH SarabunIT๙"/>
                <w:b/>
                <w:bCs/>
                <w:sz w:val="32"/>
                <w:cs/>
              </w:rPr>
              <w:t>กอง</w:t>
            </w:r>
            <w:r>
              <w:rPr>
                <w:rFonts w:ascii="TH SarabunIT๙" w:hAnsi="TH SarabunIT๙" w:hint="cs"/>
                <w:b/>
                <w:bCs/>
                <w:sz w:val="32"/>
                <w:cs/>
              </w:rPr>
              <w:t>ช่าง</w:t>
            </w:r>
          </w:p>
        </w:tc>
      </w:tr>
    </w:tbl>
    <w:p w14:paraId="26DF2F6F" w14:textId="5B2B6ECB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2C4647CD" w14:textId="2B6BF19C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6720AB30" w14:textId="2BD5C03C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423C82CE" w14:textId="2672FDD7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2480F540" w14:textId="024D716B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7004CF30" w14:textId="038D62EC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6218B34D" w14:textId="68A37A52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62988476" w14:textId="101E998F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00F5ABA4" w14:textId="6BC657E4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3326B134" w14:textId="6E68E224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48B87F81" w14:textId="69005E96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4E39A1D1" w14:textId="1401BC66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21A556FE" w14:textId="5F07221E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2FB4BC8E" w14:textId="77777777" w:rsidR="00192463" w:rsidRDefault="00192463" w:rsidP="00491C7A">
      <w:pPr>
        <w:pStyle w:val="a8"/>
        <w:rPr>
          <w:rFonts w:ascii="TH SarabunIT๙" w:hAnsi="TH SarabunIT๙" w:cs="TH SarabunIT๙"/>
        </w:rPr>
      </w:pPr>
    </w:p>
    <w:tbl>
      <w:tblPr>
        <w:tblStyle w:val="a7"/>
        <w:tblW w:w="15990" w:type="dxa"/>
        <w:jc w:val="center"/>
        <w:tblLayout w:type="fixed"/>
        <w:tblLook w:val="04A0" w:firstRow="1" w:lastRow="0" w:firstColumn="1" w:lastColumn="0" w:noHBand="0" w:noVBand="1"/>
      </w:tblPr>
      <w:tblGrid>
        <w:gridCol w:w="4242"/>
        <w:gridCol w:w="1712"/>
        <w:gridCol w:w="1888"/>
        <w:gridCol w:w="1890"/>
        <w:gridCol w:w="1980"/>
        <w:gridCol w:w="2880"/>
        <w:gridCol w:w="1398"/>
      </w:tblGrid>
      <w:tr w:rsidR="00192463" w14:paraId="0466B236" w14:textId="77777777" w:rsidTr="0089134F">
        <w:trPr>
          <w:jc w:val="center"/>
        </w:trPr>
        <w:tc>
          <w:tcPr>
            <w:tcW w:w="4242" w:type="dxa"/>
          </w:tcPr>
          <w:p w14:paraId="0BA0E03C" w14:textId="77777777" w:rsidR="00192463" w:rsidRDefault="00192463" w:rsidP="0089134F">
            <w:pPr>
              <w:ind w:left="-108" w:right="-108"/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</w:t>
            </w:r>
          </w:p>
          <w:p w14:paraId="35C72581" w14:textId="77777777" w:rsidR="00192463" w:rsidRDefault="00192463" w:rsidP="0089134F">
            <w:pPr>
              <w:tabs>
                <w:tab w:val="left" w:pos="720"/>
                <w:tab w:val="left" w:pos="1440"/>
                <w:tab w:val="left" w:pos="3300"/>
              </w:tabs>
              <w:jc w:val="center"/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ที่สำคัญของหน่วยงานของรัฐ/วัตถุประสงค์</w:t>
            </w:r>
          </w:p>
        </w:tc>
        <w:tc>
          <w:tcPr>
            <w:tcW w:w="1712" w:type="dxa"/>
          </w:tcPr>
          <w:p w14:paraId="33F6992F" w14:textId="77777777" w:rsidR="00192463" w:rsidRDefault="00192463" w:rsidP="0089134F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</w:p>
        </w:tc>
        <w:tc>
          <w:tcPr>
            <w:tcW w:w="1888" w:type="dxa"/>
          </w:tcPr>
          <w:p w14:paraId="165F7951" w14:textId="77777777" w:rsidR="00192463" w:rsidRDefault="00192463" w:rsidP="0089134F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  <w:p w14:paraId="67BDD8B6" w14:textId="77777777" w:rsidR="00192463" w:rsidRDefault="00192463" w:rsidP="0089134F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ที่มีอยู่</w:t>
            </w:r>
          </w:p>
        </w:tc>
        <w:tc>
          <w:tcPr>
            <w:tcW w:w="1890" w:type="dxa"/>
          </w:tcPr>
          <w:p w14:paraId="792FB879" w14:textId="77777777" w:rsidR="00192463" w:rsidRPr="008A173D" w:rsidRDefault="00192463" w:rsidP="0089134F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การประเมินผล</w:t>
            </w:r>
          </w:p>
          <w:p w14:paraId="36C4EB8D" w14:textId="77777777" w:rsidR="00192463" w:rsidRDefault="00192463" w:rsidP="0089134F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980" w:type="dxa"/>
          </w:tcPr>
          <w:p w14:paraId="3B8D41C9" w14:textId="77777777" w:rsidR="00192463" w:rsidRDefault="00192463" w:rsidP="0089134F">
            <w:pPr>
              <w:autoSpaceDE w:val="0"/>
              <w:autoSpaceDN w:val="0"/>
              <w:adjustRightInd w:val="0"/>
              <w:jc w:val="center"/>
              <w:rPr>
                <w:rFonts w:ascii="TH SarabunIT๙" w:eastAsia="Times New Roman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ที่ยังมีอยู่</w:t>
            </w:r>
          </w:p>
        </w:tc>
        <w:tc>
          <w:tcPr>
            <w:tcW w:w="2880" w:type="dxa"/>
          </w:tcPr>
          <w:p w14:paraId="35219363" w14:textId="77777777" w:rsidR="00192463" w:rsidRPr="008A173D" w:rsidRDefault="00192463" w:rsidP="0089134F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การปรับปรุง</w:t>
            </w:r>
          </w:p>
          <w:p w14:paraId="64200EDC" w14:textId="77777777" w:rsidR="00192463" w:rsidRDefault="00192463" w:rsidP="0089134F">
            <w:pPr>
              <w:tabs>
                <w:tab w:val="left" w:pos="720"/>
                <w:tab w:val="left" w:pos="1440"/>
                <w:tab w:val="left" w:pos="3300"/>
              </w:tabs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398" w:type="dxa"/>
          </w:tcPr>
          <w:p w14:paraId="3CE6FC38" w14:textId="77777777" w:rsidR="00192463" w:rsidRDefault="00192463" w:rsidP="0089134F">
            <w:pPr>
              <w:ind w:left="-108" w:right="-108"/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หน่วยงานที่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รับผิดชอบ</w:t>
            </w:r>
          </w:p>
        </w:tc>
      </w:tr>
      <w:tr w:rsidR="00192463" w:rsidRPr="00566A2A" w14:paraId="4EF51DA6" w14:textId="77777777" w:rsidTr="0089134F">
        <w:trPr>
          <w:jc w:val="center"/>
        </w:trPr>
        <w:tc>
          <w:tcPr>
            <w:tcW w:w="4242" w:type="dxa"/>
          </w:tcPr>
          <w:p w14:paraId="401A73A4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192463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กิจกรรมควบคุมงานก่อสร้าง</w:t>
            </w:r>
          </w:p>
          <w:p w14:paraId="72CF6821" w14:textId="51D337DD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  <w:cs/>
              </w:rPr>
            </w:pPr>
            <w:r w:rsidRPr="00192463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วัตถุประสงค์การควบคุม</w:t>
            </w:r>
            <w:r w:rsidRPr="00192463">
              <w:rPr>
                <w:rFonts w:ascii="TH SarabunIT๙" w:hAnsi="TH SarabunIT๙" w:cs="TH SarabunIT๙"/>
              </w:rPr>
              <w:br/>
            </w:r>
            <w:r w:rsidRPr="00192463">
              <w:rPr>
                <w:rFonts w:ascii="TH SarabunIT๙" w:hAnsi="TH SarabunIT๙" w:cs="TH SarabunIT๙"/>
                <w:cs/>
              </w:rPr>
              <w:t>เพื่อให้การควบคุมงานก่อสร้างถูกต้องตามมาตรฐานควบคุมงานให้ออกมาถูกต้องตามแบบแปลนที่กำหนด</w:t>
            </w:r>
          </w:p>
        </w:tc>
        <w:tc>
          <w:tcPr>
            <w:tcW w:w="1712" w:type="dxa"/>
          </w:tcPr>
          <w:p w14:paraId="2F12F898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</w:p>
          <w:p w14:paraId="05D7BADC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</w:p>
          <w:p w14:paraId="40284304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  <w:r w:rsidRPr="00192463">
              <w:rPr>
                <w:rFonts w:ascii="TH SarabunIT๙" w:hAnsi="TH SarabunIT๙" w:cs="TH SarabunIT๙"/>
                <w:cs/>
              </w:rPr>
              <w:t xml:space="preserve">โครงการก่อสร้างเริ่มดำเนินงานพร้อมกัน </w:t>
            </w:r>
          </w:p>
          <w:p w14:paraId="19DAA1C4" w14:textId="639FDA06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  <w:r w:rsidRPr="00192463">
              <w:rPr>
                <w:rFonts w:ascii="TH SarabunIT๙" w:hAnsi="TH SarabunIT๙" w:cs="TH SarabunIT๙"/>
                <w:cs/>
              </w:rPr>
              <w:t>ผู้ควบคุมงานมีน้อย ทำให้ประสิทธิภาพในการปฏิบัติงานไม่เป็นไปตามแบบหรือแผนงานที่กำหนด</w:t>
            </w:r>
          </w:p>
        </w:tc>
        <w:tc>
          <w:tcPr>
            <w:tcW w:w="1888" w:type="dxa"/>
          </w:tcPr>
          <w:p w14:paraId="067C15C3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</w:p>
          <w:p w14:paraId="615B9DCC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</w:p>
          <w:p w14:paraId="737CA5B4" w14:textId="12C191A6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  <w:r w:rsidRPr="00192463">
              <w:rPr>
                <w:rFonts w:ascii="TH SarabunIT๙" w:hAnsi="TH SarabunIT๙" w:cs="TH SarabunIT๙"/>
                <w:cs/>
              </w:rPr>
              <w:t>ควบคุมงานอย่างใกล้ชิด ใส่ใจในรายละเอียดของงาน ตลอดจนขั้นตอนในการปฏิบัติงาน เพื่อลดข้อผิดพลาดตลอดจนควบคุมงานให้ออกมาถูกต้องตามแบบแปลนที่กำหนด</w:t>
            </w:r>
          </w:p>
        </w:tc>
        <w:tc>
          <w:tcPr>
            <w:tcW w:w="1890" w:type="dxa"/>
          </w:tcPr>
          <w:p w14:paraId="26FD4E6B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</w:p>
          <w:p w14:paraId="5EB632CA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</w:p>
          <w:p w14:paraId="0EC75A02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  <w:cs/>
              </w:rPr>
            </w:pPr>
            <w:r w:rsidRPr="00192463">
              <w:rPr>
                <w:rFonts w:ascii="TH SarabunIT๙" w:hAnsi="TH SarabunIT๙" w:cs="TH SarabunIT๙"/>
                <w:cs/>
              </w:rPr>
              <w:t>การสอบทานที่มีอยู่ยังไม่ครอบคลุม</w:t>
            </w:r>
          </w:p>
          <w:p w14:paraId="0FEDF1DD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</w:p>
        </w:tc>
        <w:tc>
          <w:tcPr>
            <w:tcW w:w="1980" w:type="dxa"/>
          </w:tcPr>
          <w:p w14:paraId="10D4C46A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</w:p>
          <w:p w14:paraId="17E28B87" w14:textId="77777777" w:rsid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</w:p>
          <w:p w14:paraId="4D7FC723" w14:textId="29721028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  <w:u w:val="single"/>
              </w:rPr>
            </w:pPr>
            <w:r w:rsidRPr="00192463">
              <w:rPr>
                <w:rFonts w:ascii="TH SarabunIT๙" w:hAnsi="TH SarabunIT๙" w:cs="TH SarabunIT๙"/>
                <w:cs/>
              </w:rPr>
              <w:t>การควบคุมงานก่อสร้างไม่เป็นไปตามแบบแปลนและระยะเวลาที่กำหนดเกิดปัญหา และข้อขัดแย้งในการปฏิบัติงาน</w:t>
            </w:r>
            <w:r w:rsidRPr="00192463">
              <w:rPr>
                <w:rFonts w:ascii="TH SarabunIT๙" w:hAnsi="TH SarabunIT๙" w:cs="TH SarabunIT๙"/>
                <w:u w:val="single"/>
                <w:cs/>
              </w:rPr>
              <w:t xml:space="preserve"> </w:t>
            </w:r>
            <w:r w:rsidRPr="00192463">
              <w:rPr>
                <w:rFonts w:ascii="TH SarabunIT๙" w:hAnsi="TH SarabunIT๙" w:cs="TH SarabunIT๙"/>
                <w:cs/>
              </w:rPr>
              <w:t>อาจทำให้งานก่อสร้าง ไม่เป็นไปตามรูปแบบที่กำหนด</w:t>
            </w:r>
          </w:p>
          <w:p w14:paraId="36646E59" w14:textId="3A075F22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  <w:cs/>
              </w:rPr>
            </w:pPr>
            <w:r w:rsidRPr="00192463">
              <w:rPr>
                <w:rFonts w:ascii="TH SarabunIT๙" w:hAnsi="TH SarabunIT๙" w:cs="TH SarabunIT๙"/>
                <w:u w:val="single"/>
                <w:cs/>
              </w:rPr>
              <w:t xml:space="preserve"> </w:t>
            </w:r>
          </w:p>
        </w:tc>
        <w:tc>
          <w:tcPr>
            <w:tcW w:w="2880" w:type="dxa"/>
          </w:tcPr>
          <w:p w14:paraId="47D977E3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  <w:r w:rsidRPr="00192463">
              <w:rPr>
                <w:rFonts w:ascii="TH SarabunIT๙" w:hAnsi="TH SarabunIT๙" w:cs="TH SarabunIT๙"/>
                <w:cs/>
              </w:rPr>
              <w:t xml:space="preserve">     </w:t>
            </w:r>
          </w:p>
          <w:p w14:paraId="0F14A290" w14:textId="77777777" w:rsidR="00192463" w:rsidRDefault="00192463" w:rsidP="00192463">
            <w:pPr>
              <w:pStyle w:val="a8"/>
              <w:rPr>
                <w:rFonts w:ascii="TH SarabunIT๙" w:hAnsi="TH SarabunIT๙" w:cs="TH SarabunIT๙"/>
              </w:rPr>
            </w:pPr>
          </w:p>
          <w:p w14:paraId="45EA159D" w14:textId="690F67F9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  <w:color w:val="000000"/>
              </w:rPr>
            </w:pPr>
            <w:r w:rsidRPr="00192463">
              <w:rPr>
                <w:rFonts w:ascii="TH SarabunIT๙" w:hAnsi="TH SarabunIT๙" w:cs="TH SarabunIT๙"/>
                <w:cs/>
              </w:rPr>
              <w:t>มีการประชุมกองช่าง เพื่อกำชับให้ปฏิบัติหน้าที่ควบคุมงานก่อสร้างให้เป็นไปตามแบบแปลนที่กำหนด ตลอดจนข้อระเบียบกฎหมายที่เกี่ยวข้อง</w:t>
            </w:r>
          </w:p>
        </w:tc>
        <w:tc>
          <w:tcPr>
            <w:tcW w:w="1398" w:type="dxa"/>
          </w:tcPr>
          <w:p w14:paraId="404BF43D" w14:textId="77777777" w:rsidR="00192463" w:rsidRPr="00566A2A" w:rsidRDefault="00192463" w:rsidP="00192463">
            <w:pPr>
              <w:jc w:val="center"/>
              <w:rPr>
                <w:rFonts w:ascii="TH SarabunIT๙" w:eastAsia="Times New Roman" w:hAnsi="TH SarabunIT๙"/>
                <w:sz w:val="32"/>
              </w:rPr>
            </w:pPr>
          </w:p>
          <w:p w14:paraId="3CE59796" w14:textId="77777777" w:rsidR="00192463" w:rsidRPr="00566A2A" w:rsidRDefault="00192463" w:rsidP="00192463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566A2A">
              <w:rPr>
                <w:rFonts w:ascii="TH SarabunIT๙" w:eastAsia="Times New Roman" w:hAnsi="TH SarabunIT๙"/>
                <w:b/>
                <w:bCs/>
                <w:sz w:val="32"/>
                <w:cs/>
              </w:rPr>
              <w:t>กอง</w:t>
            </w:r>
            <w:r>
              <w:rPr>
                <w:rFonts w:ascii="TH SarabunIT๙" w:hAnsi="TH SarabunIT๙" w:hint="cs"/>
                <w:b/>
                <w:bCs/>
                <w:sz w:val="32"/>
                <w:cs/>
              </w:rPr>
              <w:t>ช่าง</w:t>
            </w:r>
          </w:p>
        </w:tc>
      </w:tr>
    </w:tbl>
    <w:p w14:paraId="17A18F10" w14:textId="11A305F5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3628417A" w14:textId="4164A502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4D1B26B3" w14:textId="25A88D3A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4E3EA8A3" w14:textId="54D84264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0777D39E" w14:textId="1AFE0D59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1F52C49C" w14:textId="454D4DC4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41AD41C7" w14:textId="2EC14683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47BAD38D" w14:textId="65529865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2CAD422B" w14:textId="0DD03F8B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09227BC2" w14:textId="0AF2872A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153806E4" w14:textId="216D07E3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6ED445A3" w14:textId="60806491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389EED50" w14:textId="4402D959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3C590984" w14:textId="77777777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32C1C40A" w14:textId="4E8A7C8A" w:rsidR="00192463" w:rsidRDefault="00192463" w:rsidP="00491C7A">
      <w:pPr>
        <w:pStyle w:val="a8"/>
        <w:rPr>
          <w:rFonts w:ascii="TH SarabunIT๙" w:hAnsi="TH SarabunIT๙" w:cs="TH SarabunIT๙"/>
        </w:rPr>
      </w:pPr>
    </w:p>
    <w:p w14:paraId="31D889DC" w14:textId="77777777" w:rsidR="00192463" w:rsidRDefault="00192463" w:rsidP="00491C7A">
      <w:pPr>
        <w:pStyle w:val="a8"/>
        <w:rPr>
          <w:rFonts w:ascii="TH SarabunIT๙" w:hAnsi="TH SarabunIT๙" w:cs="TH SarabunIT๙"/>
        </w:rPr>
      </w:pPr>
    </w:p>
    <w:tbl>
      <w:tblPr>
        <w:tblStyle w:val="a7"/>
        <w:tblW w:w="15990" w:type="dxa"/>
        <w:jc w:val="center"/>
        <w:tblLayout w:type="fixed"/>
        <w:tblLook w:val="04A0" w:firstRow="1" w:lastRow="0" w:firstColumn="1" w:lastColumn="0" w:noHBand="0" w:noVBand="1"/>
      </w:tblPr>
      <w:tblGrid>
        <w:gridCol w:w="3545"/>
        <w:gridCol w:w="2409"/>
        <w:gridCol w:w="1888"/>
        <w:gridCol w:w="1890"/>
        <w:gridCol w:w="1980"/>
        <w:gridCol w:w="2606"/>
        <w:gridCol w:w="1672"/>
      </w:tblGrid>
      <w:tr w:rsidR="00192463" w14:paraId="10886938" w14:textId="77777777" w:rsidTr="00192463">
        <w:trPr>
          <w:jc w:val="center"/>
        </w:trPr>
        <w:tc>
          <w:tcPr>
            <w:tcW w:w="3545" w:type="dxa"/>
          </w:tcPr>
          <w:p w14:paraId="3C89F7D0" w14:textId="77777777" w:rsidR="00192463" w:rsidRDefault="00192463" w:rsidP="0089134F">
            <w:pPr>
              <w:ind w:left="-108" w:right="-108"/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</w:t>
            </w:r>
          </w:p>
          <w:p w14:paraId="13F4B278" w14:textId="77777777" w:rsidR="00192463" w:rsidRDefault="00192463" w:rsidP="0089134F">
            <w:pPr>
              <w:tabs>
                <w:tab w:val="left" w:pos="720"/>
                <w:tab w:val="left" w:pos="1440"/>
                <w:tab w:val="left" w:pos="3300"/>
              </w:tabs>
              <w:jc w:val="center"/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ที่สำคัญของหน่วยงานของรัฐ/วัตถุประสงค์</w:t>
            </w:r>
          </w:p>
        </w:tc>
        <w:tc>
          <w:tcPr>
            <w:tcW w:w="2409" w:type="dxa"/>
          </w:tcPr>
          <w:p w14:paraId="2D6F5925" w14:textId="77777777" w:rsidR="00192463" w:rsidRDefault="00192463" w:rsidP="0089134F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</w:p>
        </w:tc>
        <w:tc>
          <w:tcPr>
            <w:tcW w:w="1888" w:type="dxa"/>
          </w:tcPr>
          <w:p w14:paraId="23BBB915" w14:textId="77777777" w:rsidR="00192463" w:rsidRDefault="00192463" w:rsidP="0089134F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  <w:p w14:paraId="73B82FE5" w14:textId="77777777" w:rsidR="00192463" w:rsidRDefault="00192463" w:rsidP="0089134F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ที่มีอยู่</w:t>
            </w:r>
          </w:p>
        </w:tc>
        <w:tc>
          <w:tcPr>
            <w:tcW w:w="1890" w:type="dxa"/>
          </w:tcPr>
          <w:p w14:paraId="7C125927" w14:textId="77777777" w:rsidR="00192463" w:rsidRPr="008A173D" w:rsidRDefault="00192463" w:rsidP="0089134F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การประเมินผล</w:t>
            </w:r>
          </w:p>
          <w:p w14:paraId="66F31BD6" w14:textId="77777777" w:rsidR="00192463" w:rsidRDefault="00192463" w:rsidP="0089134F">
            <w:pPr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980" w:type="dxa"/>
          </w:tcPr>
          <w:p w14:paraId="177FC586" w14:textId="77777777" w:rsidR="00192463" w:rsidRDefault="00192463" w:rsidP="0089134F">
            <w:pPr>
              <w:autoSpaceDE w:val="0"/>
              <w:autoSpaceDN w:val="0"/>
              <w:adjustRightInd w:val="0"/>
              <w:jc w:val="center"/>
              <w:rPr>
                <w:rFonts w:ascii="TH SarabunIT๙" w:eastAsia="Times New Roman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ความเสี่ยง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ที่ยังมีอยู่</w:t>
            </w:r>
          </w:p>
        </w:tc>
        <w:tc>
          <w:tcPr>
            <w:tcW w:w="2606" w:type="dxa"/>
          </w:tcPr>
          <w:p w14:paraId="1BC964EC" w14:textId="77777777" w:rsidR="00192463" w:rsidRPr="008A173D" w:rsidRDefault="00192463" w:rsidP="0089134F">
            <w:pPr>
              <w:jc w:val="center"/>
              <w:rPr>
                <w:rFonts w:ascii="TH SarabunIT๙" w:hAnsi="TH SarabunIT๙"/>
                <w:b/>
                <w:bCs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การปรับปรุง</w:t>
            </w:r>
          </w:p>
          <w:p w14:paraId="183170E7" w14:textId="77777777" w:rsidR="00192463" w:rsidRDefault="00192463" w:rsidP="0089134F">
            <w:pPr>
              <w:tabs>
                <w:tab w:val="left" w:pos="720"/>
                <w:tab w:val="left" w:pos="1440"/>
                <w:tab w:val="left" w:pos="3300"/>
              </w:tabs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การควบคุมภายใน</w:t>
            </w:r>
          </w:p>
        </w:tc>
        <w:tc>
          <w:tcPr>
            <w:tcW w:w="1672" w:type="dxa"/>
          </w:tcPr>
          <w:p w14:paraId="3BC5061D" w14:textId="77777777" w:rsidR="00192463" w:rsidRDefault="00192463" w:rsidP="0089134F">
            <w:pPr>
              <w:ind w:left="-108" w:right="-108"/>
              <w:jc w:val="center"/>
              <w:rPr>
                <w:rFonts w:ascii="TH SarabunIT๙" w:hAnsi="TH SarabunIT๙"/>
                <w:sz w:val="32"/>
              </w:rPr>
            </w:pP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หน่วยงานที่</w:t>
            </w:r>
            <w:r>
              <w:rPr>
                <w:rFonts w:ascii="TH SarabunIT๙" w:hAnsi="TH SarabunIT๙"/>
                <w:b/>
                <w:bCs/>
                <w:sz w:val="32"/>
                <w:cs/>
              </w:rPr>
              <w:br/>
            </w:r>
            <w:r w:rsidRPr="008A173D">
              <w:rPr>
                <w:rFonts w:ascii="TH SarabunIT๙" w:hAnsi="TH SarabunIT๙"/>
                <w:b/>
                <w:bCs/>
                <w:sz w:val="32"/>
                <w:cs/>
              </w:rPr>
              <w:t>รับผิดชอบ</w:t>
            </w:r>
          </w:p>
        </w:tc>
      </w:tr>
      <w:tr w:rsidR="00192463" w:rsidRPr="00566A2A" w14:paraId="6DAA253D" w14:textId="77777777" w:rsidTr="00192463">
        <w:trPr>
          <w:jc w:val="center"/>
        </w:trPr>
        <w:tc>
          <w:tcPr>
            <w:tcW w:w="3545" w:type="dxa"/>
          </w:tcPr>
          <w:p w14:paraId="110093C9" w14:textId="496D5AF3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  <w:b/>
                <w:bCs/>
                <w:sz w:val="32"/>
                <w:u w:val="single"/>
              </w:rPr>
            </w:pPr>
            <w:r w:rsidRPr="00192463">
              <w:rPr>
                <w:rFonts w:ascii="TH SarabunIT๙" w:hAnsi="TH SarabunIT๙" w:cs="TH SarabunIT๙"/>
                <w:b/>
                <w:bCs/>
                <w:sz w:val="32"/>
                <w:u w:val="single"/>
                <w:cs/>
              </w:rPr>
              <w:t>กิจกรรมด้านงานรักษาความสะอาด</w:t>
            </w:r>
          </w:p>
          <w:p w14:paraId="6203BCBE" w14:textId="77777777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  <w:b/>
                <w:bCs/>
                <w:sz w:val="32"/>
                <w:u w:val="single"/>
              </w:rPr>
            </w:pPr>
            <w:r w:rsidRPr="00192463">
              <w:rPr>
                <w:rFonts w:ascii="TH SarabunIT๙" w:hAnsi="TH SarabunIT๙" w:cs="TH SarabunIT๙"/>
                <w:b/>
                <w:bCs/>
                <w:sz w:val="32"/>
                <w:u w:val="single"/>
                <w:cs/>
              </w:rPr>
              <w:t>วัตถุประสงค์การควบคุม</w:t>
            </w:r>
          </w:p>
          <w:p w14:paraId="3767AC96" w14:textId="0346F539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  <w:sz w:val="32"/>
              </w:rPr>
            </w:pPr>
            <w:r w:rsidRPr="00192463">
              <w:rPr>
                <w:rFonts w:ascii="TH SarabunIT๙" w:hAnsi="TH SarabunIT๙" w:cs="TH SarabunIT๙"/>
                <w:sz w:val="32"/>
                <w:cs/>
              </w:rPr>
              <w:t>1. เพื่อให้สามารถเก็บขนขยะได้ตรงตามแผน และระยะเวลาที่กำหนด</w:t>
            </w:r>
          </w:p>
          <w:p w14:paraId="12C684D8" w14:textId="543A301F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  <w:sz w:val="32"/>
                <w:cs/>
              </w:rPr>
            </w:pPr>
            <w:r w:rsidRPr="00192463">
              <w:rPr>
                <w:rFonts w:ascii="TH SarabunIT๙" w:hAnsi="TH SarabunIT๙" w:cs="TH SarabunIT๙"/>
                <w:sz w:val="32"/>
                <w:cs/>
              </w:rPr>
              <w:t>2. เพื่อให้ประชาชนได้มีความรู้ความเข้าใจในการคัดแยกขยะ และคัดแยกขยะจากต้นทางทำให้ปริมาณขยะลดลง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CABAE" w14:textId="77777777" w:rsidR="00192463" w:rsidRPr="00192463" w:rsidRDefault="00192463" w:rsidP="00192463">
            <w:pPr>
              <w:rPr>
                <w:rFonts w:ascii="TH SarabunIT๙" w:eastAsia="Times New Roman" w:hAnsi="TH SarabunIT๙"/>
                <w:color w:val="000000"/>
                <w:sz w:val="32"/>
              </w:rPr>
            </w:pPr>
          </w:p>
          <w:p w14:paraId="41524CF1" w14:textId="1F821F6F" w:rsidR="00192463" w:rsidRPr="00192463" w:rsidRDefault="00192463" w:rsidP="00192463">
            <w:pPr>
              <w:rPr>
                <w:rFonts w:ascii="TH SarabunIT๙" w:hAnsi="TH SarabunIT๙"/>
                <w:sz w:val="32"/>
              </w:rPr>
            </w:pPr>
            <w:r w:rsidRPr="00192463">
              <w:rPr>
                <w:rFonts w:ascii="TH SarabunIT๙" w:eastAsia="Times New Roman" w:hAnsi="TH SarabunIT๙"/>
                <w:color w:val="000000"/>
                <w:sz w:val="32"/>
              </w:rPr>
              <w:t xml:space="preserve">1. </w:t>
            </w:r>
            <w:r w:rsidRPr="00192463">
              <w:rPr>
                <w:rFonts w:ascii="TH SarabunIT๙" w:hAnsi="TH SarabunIT๙"/>
                <w:sz w:val="32"/>
                <w:cs/>
              </w:rPr>
              <w:t>รถขยะมีอายุการใช้งานหลายปี ทำให้เกิดการเสื่อมสภาพ และชำรุดบ่อยครั้ง และต้องหยุดปฏิบัติงาน เพื่อทำการซ่อมแซม บำรุงรักษา       จึงส่งผลให้จัดเก็บขยะได้ไม่ตรงตามแผนและระยะเวลาที่กำหนด</w:t>
            </w:r>
            <w:r w:rsidRPr="00192463">
              <w:rPr>
                <w:rFonts w:ascii="TH SarabunIT๙" w:eastAsia="Times New Roman" w:hAnsi="TH SarabunIT๙"/>
                <w:color w:val="000000"/>
                <w:sz w:val="32"/>
              </w:rPr>
              <w:br/>
              <w:t>2.</w:t>
            </w:r>
            <w:r w:rsidRPr="00192463">
              <w:rPr>
                <w:rFonts w:ascii="TH SarabunIT๙" w:hAnsi="TH SarabunIT๙"/>
                <w:sz w:val="32"/>
                <w:cs/>
              </w:rPr>
              <w:t xml:space="preserve"> ประชากรในตำบลที่เพิ่มขึ้น และยังขาดความรู้ ความเข้าใจในการคัดแยกขยะ จึงทำให้ปริมาณขยะเพิ่มขึ้น ทำให้การเก็บขยะล่าช้าไม่ตรงตามแผนและระยะเวลาที่ตั้งไว้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B1B48" w14:textId="77777777" w:rsidR="00192463" w:rsidRPr="00192463" w:rsidRDefault="00192463" w:rsidP="00192463">
            <w:pPr>
              <w:tabs>
                <w:tab w:val="left" w:pos="317"/>
              </w:tabs>
              <w:ind w:right="175"/>
              <w:rPr>
                <w:rFonts w:ascii="TH SarabunIT๙" w:eastAsia="Times New Roman" w:hAnsi="TH SarabunIT๙"/>
                <w:color w:val="000000"/>
                <w:sz w:val="32"/>
              </w:rPr>
            </w:pPr>
          </w:p>
          <w:p w14:paraId="0BC2F3C0" w14:textId="4153218E" w:rsidR="00192463" w:rsidRPr="00192463" w:rsidRDefault="00192463" w:rsidP="00192463">
            <w:pPr>
              <w:tabs>
                <w:tab w:val="left" w:pos="317"/>
              </w:tabs>
              <w:ind w:right="175"/>
              <w:rPr>
                <w:rFonts w:ascii="TH SarabunIT๙" w:eastAsia="Times New Roman" w:hAnsi="TH SarabunIT๙"/>
                <w:color w:val="000000"/>
                <w:sz w:val="32"/>
              </w:rPr>
            </w:pPr>
            <w:r w:rsidRPr="00192463">
              <w:rPr>
                <w:rFonts w:ascii="TH SarabunIT๙" w:eastAsia="Times New Roman" w:hAnsi="TH SarabunIT๙"/>
                <w:color w:val="000000"/>
                <w:sz w:val="32"/>
              </w:rPr>
              <w:t>1.</w:t>
            </w:r>
            <w:r w:rsidRPr="00192463">
              <w:rPr>
                <w:rFonts w:ascii="TH SarabunIT๙" w:eastAsia="Times New Roman" w:hAnsi="TH SarabunIT๙"/>
                <w:color w:val="000000"/>
                <w:sz w:val="32"/>
                <w:cs/>
              </w:rPr>
              <w:t xml:space="preserve"> มีคำสั่งแบ่งงานตามภารกิจหน้าที่ความรับผิดชอบชัดเจน</w:t>
            </w:r>
          </w:p>
          <w:p w14:paraId="510DB450" w14:textId="35A9041F" w:rsidR="00192463" w:rsidRPr="00192463" w:rsidRDefault="00192463" w:rsidP="00192463">
            <w:pPr>
              <w:tabs>
                <w:tab w:val="left" w:pos="317"/>
              </w:tabs>
              <w:ind w:right="175"/>
              <w:rPr>
                <w:rFonts w:ascii="TH SarabunIT๙" w:eastAsia="Times New Roman" w:hAnsi="TH SarabunIT๙"/>
                <w:color w:val="000000"/>
                <w:sz w:val="32"/>
              </w:rPr>
            </w:pPr>
            <w:r w:rsidRPr="00192463">
              <w:rPr>
                <w:rFonts w:ascii="TH SarabunIT๙" w:eastAsia="Times New Roman" w:hAnsi="TH SarabunIT๙"/>
                <w:color w:val="000000"/>
                <w:sz w:val="32"/>
              </w:rPr>
              <w:t>2.</w:t>
            </w:r>
            <w:r w:rsidRPr="00192463">
              <w:rPr>
                <w:rFonts w:ascii="TH SarabunIT๙" w:eastAsia="Times New Roman" w:hAnsi="TH SarabunIT๙"/>
                <w:color w:val="000000"/>
                <w:sz w:val="32"/>
                <w:cs/>
              </w:rPr>
              <w:t xml:space="preserve"> ประชุมเจ้าหน้าที่ผู้รับผิดชอบ พนักงานขับรถ และพนักงานประจำรถขยะ</w:t>
            </w:r>
          </w:p>
          <w:p w14:paraId="15CB374F" w14:textId="300FF92C" w:rsidR="00192463" w:rsidRPr="00192463" w:rsidRDefault="00192463" w:rsidP="00192463">
            <w:pPr>
              <w:tabs>
                <w:tab w:val="left" w:pos="317"/>
              </w:tabs>
              <w:ind w:right="175"/>
              <w:rPr>
                <w:rFonts w:ascii="TH SarabunIT๙" w:eastAsia="Times New Roman" w:hAnsi="TH SarabunIT๙"/>
                <w:color w:val="000000"/>
                <w:sz w:val="32"/>
              </w:rPr>
            </w:pPr>
            <w:r w:rsidRPr="00192463">
              <w:rPr>
                <w:rFonts w:ascii="TH SarabunIT๙" w:eastAsia="Times New Roman" w:hAnsi="TH SarabunIT๙"/>
                <w:color w:val="000000"/>
                <w:sz w:val="32"/>
              </w:rPr>
              <w:t>3.</w:t>
            </w:r>
            <w:r w:rsidRPr="00192463">
              <w:rPr>
                <w:rFonts w:ascii="TH SarabunIT๙" w:eastAsia="Times New Roman" w:hAnsi="TH SarabunIT๙"/>
                <w:color w:val="000000"/>
                <w:sz w:val="32"/>
                <w:cs/>
              </w:rPr>
              <w:t xml:space="preserve"> จัดทำแผนการปฏิบัติงานของพนักงานในการจัดเก็บขยะแต่ละวัน เพื่อไม่ให้เกิดความล่าช้า</w:t>
            </w:r>
          </w:p>
          <w:p w14:paraId="7B79468D" w14:textId="6FD6D3A4" w:rsidR="00192463" w:rsidRPr="00192463" w:rsidRDefault="00192463" w:rsidP="00192463">
            <w:pPr>
              <w:rPr>
                <w:rFonts w:ascii="TH SarabunIT๙" w:hAnsi="TH SarabunIT๙"/>
                <w:sz w:val="32"/>
              </w:rPr>
            </w:pPr>
            <w:r w:rsidRPr="00192463">
              <w:rPr>
                <w:rFonts w:ascii="TH SarabunIT๙" w:eastAsia="Times New Roman" w:hAnsi="TH SarabunIT๙"/>
                <w:color w:val="000000"/>
                <w:sz w:val="32"/>
              </w:rPr>
              <w:t>4.</w:t>
            </w:r>
            <w:r w:rsidRPr="00192463">
              <w:rPr>
                <w:rFonts w:ascii="TH SarabunIT๙" w:eastAsia="Times New Roman" w:hAnsi="TH SarabunIT๙"/>
                <w:color w:val="000000"/>
                <w:sz w:val="32"/>
                <w:cs/>
              </w:rPr>
              <w:t xml:space="preserve"> รณรงค์ประชาสัมพันธ์ให้ประชาชนคัดแยกขยะก่อนทิ้ง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B8A0C" w14:textId="77777777" w:rsidR="00192463" w:rsidRPr="00192463" w:rsidRDefault="00192463" w:rsidP="00192463">
            <w:pPr>
              <w:autoSpaceDE w:val="0"/>
              <w:autoSpaceDN w:val="0"/>
              <w:adjustRightInd w:val="0"/>
              <w:rPr>
                <w:rFonts w:ascii="TH SarabunIT๙" w:eastAsia="Times New Roman" w:hAnsi="TH SarabunIT๙"/>
                <w:color w:val="000000"/>
                <w:sz w:val="32"/>
              </w:rPr>
            </w:pPr>
          </w:p>
          <w:p w14:paraId="3B4F5CDC" w14:textId="5F245472" w:rsidR="00192463" w:rsidRPr="00192463" w:rsidRDefault="00192463" w:rsidP="00192463">
            <w:pPr>
              <w:autoSpaceDE w:val="0"/>
              <w:autoSpaceDN w:val="0"/>
              <w:adjustRightInd w:val="0"/>
              <w:rPr>
                <w:rFonts w:ascii="TH SarabunIT๙" w:hAnsi="TH SarabunIT๙"/>
                <w:sz w:val="32"/>
              </w:rPr>
            </w:pPr>
            <w:r>
              <w:rPr>
                <w:rFonts w:ascii="TH SarabunIT๙" w:eastAsia="Times New Roman" w:hAnsi="TH SarabunIT๙" w:hint="cs"/>
                <w:color w:val="000000"/>
                <w:sz w:val="32"/>
                <w:cs/>
              </w:rPr>
              <w:t>1.</w:t>
            </w:r>
            <w:r w:rsidRPr="00192463">
              <w:rPr>
                <w:rFonts w:ascii="TH SarabunIT๙" w:eastAsia="Times New Roman" w:hAnsi="TH SarabunIT๙"/>
                <w:color w:val="000000"/>
                <w:sz w:val="32"/>
                <w:cs/>
              </w:rPr>
              <w:t xml:space="preserve"> ปริมาณขยะมีเพิ่มมากขึ้นและประชาชนไม่ให้ความร่วมมือในการคัดแยกขยะก่อนนำมาทิ้ง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2AB2F" w14:textId="77777777" w:rsidR="00192463" w:rsidRPr="00192463" w:rsidRDefault="00192463" w:rsidP="00192463">
            <w:pPr>
              <w:pStyle w:val="a8"/>
              <w:rPr>
                <w:rFonts w:ascii="TH SarabunIT๙" w:eastAsia="Times New Roman" w:hAnsi="TH SarabunIT๙" w:cs="TH SarabunIT๙"/>
                <w:color w:val="000000"/>
                <w:sz w:val="32"/>
              </w:rPr>
            </w:pPr>
          </w:p>
          <w:p w14:paraId="299E4A31" w14:textId="32FC8B81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cs/>
              </w:rPr>
              <w:t>1.</w:t>
            </w:r>
            <w:r w:rsidRPr="00192463">
              <w:rPr>
                <w:rFonts w:ascii="TH SarabunIT๙" w:eastAsia="Times New Roman" w:hAnsi="TH SarabunIT๙" w:cs="TH SarabunIT๙"/>
                <w:color w:val="000000"/>
                <w:sz w:val="32"/>
                <w:cs/>
              </w:rPr>
              <w:t xml:space="preserve"> ปริมาณขยะที่เพิ่มขึ้นและการทิ้งขยะไม่ได้มีการคัดแยกก่อนนำมาทิ้ง</w:t>
            </w: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B0A68" w14:textId="77777777" w:rsidR="00192463" w:rsidRPr="00192463" w:rsidRDefault="00192463" w:rsidP="00192463">
            <w:pPr>
              <w:ind w:right="176"/>
              <w:rPr>
                <w:rFonts w:ascii="TH SarabunIT๙" w:eastAsia="Times New Roman" w:hAnsi="TH SarabunIT๙"/>
                <w:color w:val="000000"/>
                <w:sz w:val="32"/>
              </w:rPr>
            </w:pPr>
          </w:p>
          <w:p w14:paraId="6A29F493" w14:textId="21BE31D9" w:rsidR="00192463" w:rsidRPr="00192463" w:rsidRDefault="00192463" w:rsidP="00192463">
            <w:pPr>
              <w:ind w:right="176"/>
              <w:rPr>
                <w:rFonts w:ascii="TH SarabunIT๙" w:eastAsia="Times New Roman" w:hAnsi="TH SarabunIT๙"/>
                <w:color w:val="000000"/>
                <w:sz w:val="32"/>
              </w:rPr>
            </w:pPr>
            <w:r w:rsidRPr="00192463">
              <w:rPr>
                <w:rFonts w:ascii="TH SarabunIT๙" w:eastAsia="Times New Roman" w:hAnsi="TH SarabunIT๙"/>
                <w:color w:val="000000"/>
                <w:sz w:val="32"/>
              </w:rPr>
              <w:t>1.</w:t>
            </w:r>
            <w:r w:rsidRPr="00192463">
              <w:rPr>
                <w:rFonts w:ascii="TH SarabunIT๙" w:eastAsia="Times New Roman" w:hAnsi="TH SarabunIT๙"/>
                <w:color w:val="000000"/>
                <w:sz w:val="32"/>
                <w:cs/>
              </w:rPr>
              <w:t xml:space="preserve"> รณรงค์ประชาสัมพันธ์ และส่งเสริมให้ประชาชนมีส่วนร่วมในการกำจัดขยะมูลฝอย และคัดแยกขยะก่อนนำมาทิ้ง</w:t>
            </w:r>
            <w:r w:rsidRPr="00192463">
              <w:rPr>
                <w:rFonts w:ascii="TH SarabunIT๙" w:eastAsia="Times New Roman" w:hAnsi="TH SarabunIT๙"/>
                <w:color w:val="000000"/>
                <w:sz w:val="32"/>
              </w:rPr>
              <w:br/>
              <w:t>2.</w:t>
            </w:r>
            <w:r w:rsidRPr="00192463">
              <w:rPr>
                <w:rFonts w:ascii="TH SarabunIT๙" w:eastAsia="Times New Roman" w:hAnsi="TH SarabunIT๙"/>
                <w:color w:val="000000"/>
                <w:sz w:val="32"/>
                <w:cs/>
              </w:rPr>
              <w:t xml:space="preserve"> จัดทำแผนการปฏิบัติงานการจัดเก็บขยะในแต่ละวัน</w:t>
            </w:r>
          </w:p>
          <w:p w14:paraId="2BF122B3" w14:textId="66989559" w:rsidR="00192463" w:rsidRPr="00192463" w:rsidRDefault="00192463" w:rsidP="00192463">
            <w:pPr>
              <w:pStyle w:val="a8"/>
              <w:rPr>
                <w:rFonts w:ascii="TH SarabunIT๙" w:hAnsi="TH SarabunIT๙" w:cs="TH SarabunIT๙"/>
                <w:color w:val="000000"/>
                <w:sz w:val="32"/>
              </w:rPr>
            </w:pPr>
            <w:r w:rsidRPr="00192463">
              <w:rPr>
                <w:rFonts w:ascii="TH SarabunIT๙" w:eastAsia="Times New Roman" w:hAnsi="TH SarabunIT๙" w:cs="TH SarabunIT๙"/>
                <w:color w:val="000000"/>
                <w:sz w:val="32"/>
              </w:rPr>
              <w:t>3.</w:t>
            </w:r>
            <w:r w:rsidRPr="00192463">
              <w:rPr>
                <w:rFonts w:ascii="TH SarabunIT๙" w:eastAsia="Times New Roman" w:hAnsi="TH SarabunIT๙" w:cs="TH SarabunIT๙"/>
                <w:color w:val="000000"/>
                <w:sz w:val="32"/>
                <w:cs/>
              </w:rPr>
              <w:t>ประชาสัมพันธ์แผนการจัดเก็บขยะให้ประชาชนรับทราบ</w:t>
            </w:r>
          </w:p>
        </w:tc>
        <w:tc>
          <w:tcPr>
            <w:tcW w:w="1672" w:type="dxa"/>
          </w:tcPr>
          <w:p w14:paraId="5CCCE8AB" w14:textId="77777777" w:rsidR="00192463" w:rsidRPr="00566A2A" w:rsidRDefault="00192463" w:rsidP="00192463">
            <w:pPr>
              <w:jc w:val="center"/>
              <w:rPr>
                <w:rFonts w:ascii="TH SarabunIT๙" w:eastAsia="Times New Roman" w:hAnsi="TH SarabunIT๙"/>
                <w:sz w:val="32"/>
              </w:rPr>
            </w:pPr>
          </w:p>
          <w:p w14:paraId="3C06D870" w14:textId="2E8134DC" w:rsidR="00192463" w:rsidRPr="00566A2A" w:rsidRDefault="00192463" w:rsidP="00192463">
            <w:pPr>
              <w:jc w:val="center"/>
              <w:rPr>
                <w:rFonts w:ascii="TH SarabunIT๙" w:hAnsi="TH SarabunIT๙"/>
                <w:b/>
                <w:bCs/>
                <w:sz w:val="32"/>
                <w:cs/>
              </w:rPr>
            </w:pPr>
            <w:r w:rsidRPr="00566A2A">
              <w:rPr>
                <w:rFonts w:ascii="TH SarabunIT๙" w:eastAsia="Times New Roman" w:hAnsi="TH SarabunIT๙"/>
                <w:b/>
                <w:bCs/>
                <w:sz w:val="32"/>
                <w:cs/>
              </w:rPr>
              <w:t>กอง</w:t>
            </w:r>
            <w:r>
              <w:rPr>
                <w:rFonts w:ascii="TH SarabunIT๙" w:eastAsia="Times New Roman" w:hAnsi="TH SarabunIT๙" w:hint="cs"/>
                <w:b/>
                <w:bCs/>
                <w:sz w:val="32"/>
                <w:cs/>
              </w:rPr>
              <w:t>สาธารณสุขและสิ่งแวดล้อม</w:t>
            </w:r>
          </w:p>
        </w:tc>
      </w:tr>
    </w:tbl>
    <w:p w14:paraId="43B9070C" w14:textId="2C502955" w:rsidR="00566A2A" w:rsidRDefault="00566A2A" w:rsidP="00491C7A">
      <w:pPr>
        <w:pStyle w:val="a8"/>
        <w:rPr>
          <w:rFonts w:ascii="TH SarabunIT๙" w:hAnsi="TH SarabunIT๙" w:cs="TH SarabunIT๙"/>
        </w:rPr>
      </w:pPr>
    </w:p>
    <w:p w14:paraId="1A4E70C8" w14:textId="4E496666" w:rsidR="00566A2A" w:rsidRDefault="00566A2A" w:rsidP="00491C7A">
      <w:pPr>
        <w:pStyle w:val="a8"/>
        <w:rPr>
          <w:rFonts w:ascii="TH SarabunIT๙" w:hAnsi="TH SarabunIT๙" w:cs="TH SarabunIT๙"/>
        </w:rPr>
      </w:pPr>
    </w:p>
    <w:p w14:paraId="70EA244E" w14:textId="7C3FBFA2" w:rsidR="00566A2A" w:rsidRDefault="00566A2A" w:rsidP="00491C7A">
      <w:pPr>
        <w:pStyle w:val="a8"/>
        <w:rPr>
          <w:rFonts w:ascii="TH SarabunIT๙" w:hAnsi="TH SarabunIT๙" w:cs="TH SarabunIT๙"/>
        </w:rPr>
      </w:pPr>
    </w:p>
    <w:p w14:paraId="79738431" w14:textId="34A7A2C9" w:rsidR="00566A2A" w:rsidRDefault="00C0733C" w:rsidP="00491C7A">
      <w:pPr>
        <w:pStyle w:val="a8"/>
        <w:rPr>
          <w:rFonts w:ascii="TH SarabunIT๙" w:hAnsi="TH SarabunIT๙" w:cs="TH SarabunIT๙"/>
        </w:rPr>
      </w:pPr>
      <w:r w:rsidRPr="003B59FC">
        <w:rPr>
          <w:rFonts w:ascii="Cordia New" w:eastAsia="Cordia New" w:hAnsi="Cordia New" w:cs="Cordia Ne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0F9E82D" wp14:editId="45437377">
            <wp:simplePos x="0" y="0"/>
            <wp:positionH relativeFrom="column">
              <wp:posOffset>4957445</wp:posOffset>
            </wp:positionH>
            <wp:positionV relativeFrom="paragraph">
              <wp:posOffset>116205</wp:posOffset>
            </wp:positionV>
            <wp:extent cx="1133475" cy="647700"/>
            <wp:effectExtent l="0" t="0" r="9525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51DA99" w14:textId="2B22979A" w:rsidR="00566A2A" w:rsidRDefault="00566A2A" w:rsidP="00491C7A">
      <w:pPr>
        <w:pStyle w:val="a8"/>
        <w:rPr>
          <w:rFonts w:ascii="TH SarabunIT๙" w:hAnsi="TH SarabunIT๙" w:cs="TH SarabunIT๙"/>
        </w:rPr>
      </w:pPr>
    </w:p>
    <w:p w14:paraId="0195472F" w14:textId="56D88654" w:rsidR="00566A2A" w:rsidRDefault="00566A2A" w:rsidP="00491C7A">
      <w:pPr>
        <w:pStyle w:val="a8"/>
        <w:rPr>
          <w:rFonts w:ascii="TH SarabunIT๙" w:hAnsi="TH SarabunIT๙" w:cs="TH SarabunIT๙"/>
        </w:rPr>
      </w:pPr>
    </w:p>
    <w:p w14:paraId="4BA61D75" w14:textId="715B8E27" w:rsidR="00566A2A" w:rsidRDefault="00566A2A" w:rsidP="00491C7A">
      <w:pPr>
        <w:pStyle w:val="a8"/>
        <w:rPr>
          <w:rFonts w:ascii="TH SarabunIT๙" w:hAnsi="TH SarabunIT๙" w:cs="TH SarabunIT๙"/>
        </w:rPr>
      </w:pPr>
    </w:p>
    <w:p w14:paraId="0279529B" w14:textId="6EBC1081" w:rsidR="00894F22" w:rsidRPr="00894F22" w:rsidRDefault="00894F22" w:rsidP="00894F22">
      <w:pPr>
        <w:pStyle w:val="a8"/>
        <w:ind w:left="5760" w:firstLine="720"/>
        <w:rPr>
          <w:rFonts w:ascii="TH SarabunIT๙" w:hAnsi="TH SarabunIT๙" w:cs="TH SarabunIT๙"/>
          <w:sz w:val="32"/>
        </w:rPr>
      </w:pPr>
      <w:r w:rsidRPr="00894F22">
        <w:rPr>
          <w:rFonts w:ascii="TH SarabunIT๙" w:hAnsi="TH SarabunIT๙" w:cs="TH SarabunIT๙"/>
          <w:sz w:val="32"/>
          <w:cs/>
        </w:rPr>
        <w:t>ลงลายมือชื่อ</w:t>
      </w:r>
      <w:r w:rsidR="00C0733C">
        <w:rPr>
          <w:rFonts w:ascii="TH SarabunIT๙" w:hAnsi="TH SarabunIT๙" w:cs="TH SarabunIT๙" w:hint="cs"/>
          <w:sz w:val="32"/>
          <w:cs/>
        </w:rPr>
        <w:t>...................................................</w:t>
      </w:r>
      <w:r w:rsidRPr="00894F22">
        <w:rPr>
          <w:rFonts w:ascii="TH SarabunIT๙" w:hAnsi="TH SarabunIT๙" w:cs="TH SarabunIT๙"/>
          <w:sz w:val="32"/>
          <w:cs/>
        </w:rPr>
        <w:t>ผู้รายงาน</w:t>
      </w:r>
    </w:p>
    <w:p w14:paraId="2ADED5CB" w14:textId="2BAEADB7" w:rsidR="003B59FC" w:rsidRPr="00894F22" w:rsidRDefault="00C0733C" w:rsidP="00C0733C">
      <w:pPr>
        <w:pStyle w:val="a8"/>
        <w:ind w:left="6480" w:firstLine="720"/>
        <w:rPr>
          <w:rFonts w:ascii="TH SarabunIT๙" w:eastAsia="Calibri" w:hAnsi="TH SarabunIT๙" w:cs="TH SarabunIT๙"/>
          <w:sz w:val="32"/>
        </w:rPr>
      </w:pPr>
      <w:r>
        <w:rPr>
          <w:rFonts w:ascii="TH SarabunIT๙" w:eastAsia="Calibri" w:hAnsi="TH SarabunIT๙" w:cs="TH SarabunIT๙" w:hint="cs"/>
          <w:sz w:val="32"/>
          <w:cs/>
        </w:rPr>
        <w:t xml:space="preserve">            </w:t>
      </w:r>
      <w:r w:rsidR="003B59FC" w:rsidRPr="00894F22">
        <w:rPr>
          <w:rFonts w:ascii="TH SarabunIT๙" w:eastAsia="Calibri" w:hAnsi="TH SarabunIT๙" w:cs="TH SarabunIT๙"/>
          <w:sz w:val="32"/>
          <w:cs/>
        </w:rPr>
        <w:t xml:space="preserve">(นายนิวัติ   หิรัญ)     </w:t>
      </w:r>
      <w:r w:rsidR="003B59FC" w:rsidRPr="00894F22">
        <w:rPr>
          <w:rFonts w:ascii="TH SarabunIT๙" w:eastAsia="Calibri" w:hAnsi="TH SarabunIT๙" w:cs="TH SarabunIT๙"/>
          <w:sz w:val="32"/>
          <w:cs/>
        </w:rPr>
        <w:tab/>
      </w:r>
    </w:p>
    <w:p w14:paraId="41BC8DDC" w14:textId="1371328E" w:rsidR="003B59FC" w:rsidRPr="00894F22" w:rsidRDefault="00C0733C" w:rsidP="00C0733C">
      <w:pPr>
        <w:pStyle w:val="a8"/>
        <w:ind w:left="6480"/>
        <w:rPr>
          <w:rFonts w:ascii="TH SarabunIT๙" w:eastAsia="Times New Roman" w:hAnsi="TH SarabunIT๙" w:cs="TH SarabunIT๙"/>
          <w:sz w:val="32"/>
        </w:rPr>
      </w:pPr>
      <w:r>
        <w:rPr>
          <w:rFonts w:ascii="TH SarabunIT๙" w:eastAsia="Calibri" w:hAnsi="TH SarabunIT๙" w:cs="TH SarabunIT๙"/>
          <w:sz w:val="32"/>
        </w:rPr>
        <w:t xml:space="preserve">           </w:t>
      </w:r>
      <w:r w:rsidR="003B59FC" w:rsidRPr="00894F22">
        <w:rPr>
          <w:rFonts w:ascii="TH SarabunIT๙" w:eastAsia="Calibri" w:hAnsi="TH SarabunIT๙" w:cs="TH SarabunIT๙"/>
          <w:sz w:val="32"/>
          <w:cs/>
        </w:rPr>
        <w:t>นายกองค์การบริหารส่วนตำบลท่าตลาด</w:t>
      </w:r>
    </w:p>
    <w:p w14:paraId="29364005" w14:textId="4B5F8B05" w:rsidR="006838A8" w:rsidRPr="00894F22" w:rsidRDefault="00C0733C" w:rsidP="00C0733C">
      <w:pPr>
        <w:pStyle w:val="a8"/>
        <w:ind w:left="5760" w:firstLine="720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t xml:space="preserve">           </w:t>
      </w:r>
      <w:r w:rsidR="00BE3F45" w:rsidRPr="00894F22">
        <w:rPr>
          <w:rFonts w:ascii="TH SarabunIT๙" w:hAnsi="TH SarabunIT๙" w:cs="TH SarabunIT๙"/>
          <w:sz w:val="32"/>
          <w:cs/>
        </w:rPr>
        <w:t>วันที่</w:t>
      </w:r>
      <w:r w:rsidR="00373C68" w:rsidRPr="00894F22">
        <w:rPr>
          <w:rFonts w:ascii="TH SarabunIT๙" w:hAnsi="TH SarabunIT๙" w:cs="TH SarabunIT๙"/>
          <w:sz w:val="32"/>
        </w:rPr>
        <w:t xml:space="preserve">  </w:t>
      </w:r>
      <w:r w:rsidR="00D67846" w:rsidRPr="00894F22">
        <w:rPr>
          <w:rFonts w:ascii="TH SarabunIT๙" w:hAnsi="TH SarabunIT๙" w:cs="TH SarabunIT๙"/>
          <w:sz w:val="32"/>
          <w:cs/>
        </w:rPr>
        <w:t>๔</w:t>
      </w:r>
      <w:r w:rsidR="00373C68" w:rsidRPr="00894F22">
        <w:rPr>
          <w:rFonts w:ascii="TH SarabunIT๙" w:hAnsi="TH SarabunIT๙" w:cs="TH SarabunIT๙"/>
          <w:sz w:val="32"/>
        </w:rPr>
        <w:t xml:space="preserve"> </w:t>
      </w:r>
      <w:r w:rsidR="00BE3F45" w:rsidRPr="00894F22">
        <w:rPr>
          <w:rFonts w:ascii="TH SarabunIT๙" w:hAnsi="TH SarabunIT๙" w:cs="TH SarabunIT๙"/>
          <w:sz w:val="32"/>
        </w:rPr>
        <w:t xml:space="preserve"> </w:t>
      </w:r>
      <w:r w:rsidR="00BE3F45" w:rsidRPr="00894F22">
        <w:rPr>
          <w:rFonts w:ascii="TH SarabunIT๙" w:hAnsi="TH SarabunIT๙" w:cs="TH SarabunIT๙"/>
          <w:sz w:val="32"/>
          <w:cs/>
        </w:rPr>
        <w:t xml:space="preserve">เดือน </w:t>
      </w:r>
      <w:r w:rsidR="00D67846" w:rsidRPr="00894F22">
        <w:rPr>
          <w:rFonts w:ascii="TH SarabunIT๙" w:hAnsi="TH SarabunIT๙" w:cs="TH SarabunIT๙"/>
          <w:sz w:val="32"/>
          <w:cs/>
        </w:rPr>
        <w:t>ธันวาคม</w:t>
      </w:r>
      <w:r w:rsidR="00BE3F45" w:rsidRPr="00894F22">
        <w:rPr>
          <w:rFonts w:ascii="TH SarabunIT๙" w:hAnsi="TH SarabunIT๙" w:cs="TH SarabunIT๙"/>
          <w:sz w:val="32"/>
          <w:cs/>
        </w:rPr>
        <w:t xml:space="preserve"> พ</w:t>
      </w:r>
      <w:r w:rsidR="00BE3F45" w:rsidRPr="00894F22">
        <w:rPr>
          <w:rFonts w:ascii="TH SarabunIT๙" w:hAnsi="TH SarabunIT๙" w:cs="TH SarabunIT๙"/>
          <w:sz w:val="32"/>
        </w:rPr>
        <w:t>.</w:t>
      </w:r>
      <w:r w:rsidR="00BE3F45" w:rsidRPr="00894F22">
        <w:rPr>
          <w:rFonts w:ascii="TH SarabunIT๙" w:hAnsi="TH SarabunIT๙" w:cs="TH SarabunIT๙"/>
          <w:sz w:val="32"/>
          <w:cs/>
        </w:rPr>
        <w:t>ศ</w:t>
      </w:r>
      <w:r w:rsidR="00BE3F45" w:rsidRPr="00894F22">
        <w:rPr>
          <w:rFonts w:ascii="TH SarabunIT๙" w:hAnsi="TH SarabunIT๙" w:cs="TH SarabunIT๙"/>
          <w:sz w:val="32"/>
        </w:rPr>
        <w:t xml:space="preserve">. </w:t>
      </w:r>
      <w:r w:rsidR="00BE3F45" w:rsidRPr="00894F22">
        <w:rPr>
          <w:rFonts w:ascii="TH SarabunIT๙" w:hAnsi="TH SarabunIT๙" w:cs="TH SarabunIT๙"/>
          <w:sz w:val="32"/>
          <w:cs/>
        </w:rPr>
        <w:t>256</w:t>
      </w:r>
      <w:r w:rsidR="00D67846" w:rsidRPr="00894F22">
        <w:rPr>
          <w:rFonts w:ascii="TH SarabunIT๙" w:hAnsi="TH SarabunIT๙" w:cs="TH SarabunIT๙"/>
          <w:sz w:val="32"/>
          <w:cs/>
        </w:rPr>
        <w:t>๖</w:t>
      </w:r>
    </w:p>
    <w:sectPr w:rsidR="006838A8" w:rsidRPr="00894F22" w:rsidSect="00180C70">
      <w:headerReference w:type="default" r:id="rId9"/>
      <w:pgSz w:w="16838" w:h="11906" w:orient="landscape" w:code="9"/>
      <w:pgMar w:top="1418" w:right="1134" w:bottom="567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2082D" w14:textId="77777777" w:rsidR="00540C3C" w:rsidRDefault="00540C3C" w:rsidP="00BD6FA8">
      <w:pPr>
        <w:spacing w:after="0" w:line="240" w:lineRule="auto"/>
      </w:pPr>
      <w:r>
        <w:separator/>
      </w:r>
    </w:p>
  </w:endnote>
  <w:endnote w:type="continuationSeparator" w:id="0">
    <w:p w14:paraId="538B79BE" w14:textId="77777777" w:rsidR="00540C3C" w:rsidRDefault="00540C3C" w:rsidP="00BD6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32AF1" w14:textId="77777777" w:rsidR="00540C3C" w:rsidRDefault="00540C3C" w:rsidP="00BD6FA8">
      <w:pPr>
        <w:spacing w:after="0" w:line="240" w:lineRule="auto"/>
      </w:pPr>
      <w:r>
        <w:separator/>
      </w:r>
    </w:p>
  </w:footnote>
  <w:footnote w:type="continuationSeparator" w:id="0">
    <w:p w14:paraId="04753629" w14:textId="77777777" w:rsidR="00540C3C" w:rsidRDefault="00540C3C" w:rsidP="00BD6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084A5" w14:textId="77777777" w:rsidR="00003E7D" w:rsidRPr="00C96293" w:rsidRDefault="00003E7D">
    <w:pPr>
      <w:pStyle w:val="a3"/>
      <w:jc w:val="center"/>
      <w:rPr>
        <w:rFonts w:asciiTheme="majorHAnsi" w:eastAsiaTheme="majorEastAsia" w:hAnsiTheme="majorHAnsi" w:cstheme="majorBidi"/>
        <w:b/>
        <w:bCs/>
        <w:sz w:val="32"/>
      </w:rPr>
    </w:pPr>
    <w:r w:rsidRPr="00C96293">
      <w:rPr>
        <w:rFonts w:ascii="TH SarabunIT๙" w:eastAsiaTheme="majorEastAsia" w:hAnsi="TH SarabunIT๙"/>
        <w:b/>
        <w:bCs/>
        <w:sz w:val="32"/>
        <w:cs/>
        <w:lang w:val="th-TH"/>
      </w:rPr>
      <w:t xml:space="preserve">- </w:t>
    </w:r>
    <w:r w:rsidRPr="00C96293">
      <w:rPr>
        <w:rFonts w:ascii="TH SarabunIT๙" w:eastAsiaTheme="minorEastAsia" w:hAnsi="TH SarabunIT๙"/>
        <w:b/>
        <w:bCs/>
        <w:sz w:val="32"/>
      </w:rPr>
      <w:fldChar w:fldCharType="begin"/>
    </w:r>
    <w:r w:rsidRPr="00C96293">
      <w:rPr>
        <w:rFonts w:ascii="TH SarabunIT๙" w:hAnsi="TH SarabunIT๙"/>
        <w:b/>
        <w:bCs/>
        <w:sz w:val="32"/>
      </w:rPr>
      <w:instrText>PAGE    \* MERGEFORMAT</w:instrText>
    </w:r>
    <w:r w:rsidRPr="00C96293">
      <w:rPr>
        <w:rFonts w:ascii="TH SarabunIT๙" w:eastAsiaTheme="minorEastAsia" w:hAnsi="TH SarabunIT๙"/>
        <w:b/>
        <w:bCs/>
        <w:sz w:val="32"/>
      </w:rPr>
      <w:fldChar w:fldCharType="separate"/>
    </w:r>
    <w:r w:rsidR="001C5F07" w:rsidRPr="001C5F07">
      <w:rPr>
        <w:rFonts w:ascii="TH SarabunIT๙" w:eastAsiaTheme="majorEastAsia" w:hAnsi="TH SarabunIT๙"/>
        <w:b/>
        <w:bCs/>
        <w:noProof/>
        <w:sz w:val="32"/>
        <w:lang w:val="th-TH"/>
      </w:rPr>
      <w:t>9</w:t>
    </w:r>
    <w:r w:rsidRPr="00C96293">
      <w:rPr>
        <w:rFonts w:ascii="TH SarabunIT๙" w:eastAsiaTheme="majorEastAsia" w:hAnsi="TH SarabunIT๙"/>
        <w:b/>
        <w:bCs/>
        <w:sz w:val="32"/>
      </w:rPr>
      <w:fldChar w:fldCharType="end"/>
    </w:r>
    <w:r w:rsidRPr="00C96293">
      <w:rPr>
        <w:rFonts w:ascii="TH SarabunIT๙" w:eastAsiaTheme="majorEastAsia" w:hAnsi="TH SarabunIT๙"/>
        <w:b/>
        <w:bCs/>
        <w:sz w:val="32"/>
        <w:cs/>
        <w:lang w:val="th-TH"/>
      </w:rPr>
      <w:t xml:space="preserve"> </w:t>
    </w:r>
    <w:r w:rsidRPr="00C96293">
      <w:rPr>
        <w:rFonts w:ascii="TH SarabunIT๙" w:eastAsiaTheme="majorEastAsia" w:hAnsi="TH SarabunIT๙"/>
        <w:b/>
        <w:bCs/>
        <w:sz w:val="32"/>
        <w:cs/>
      </w:rPr>
      <w:t>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4E5E21"/>
    <w:multiLevelType w:val="hybridMultilevel"/>
    <w:tmpl w:val="6BDC368A"/>
    <w:lvl w:ilvl="0" w:tplc="5052D7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47BB"/>
    <w:rsid w:val="00003A3A"/>
    <w:rsid w:val="00003E7D"/>
    <w:rsid w:val="0000613E"/>
    <w:rsid w:val="0001637A"/>
    <w:rsid w:val="0002398C"/>
    <w:rsid w:val="000250E4"/>
    <w:rsid w:val="000275C6"/>
    <w:rsid w:val="0003419C"/>
    <w:rsid w:val="0003515E"/>
    <w:rsid w:val="000457CF"/>
    <w:rsid w:val="000473E6"/>
    <w:rsid w:val="00053BC9"/>
    <w:rsid w:val="00060945"/>
    <w:rsid w:val="00060EE0"/>
    <w:rsid w:val="00062691"/>
    <w:rsid w:val="00067D56"/>
    <w:rsid w:val="0007021F"/>
    <w:rsid w:val="0008035B"/>
    <w:rsid w:val="0008184D"/>
    <w:rsid w:val="00082AFE"/>
    <w:rsid w:val="000952C3"/>
    <w:rsid w:val="000A4BEE"/>
    <w:rsid w:val="000A6D0B"/>
    <w:rsid w:val="000B3045"/>
    <w:rsid w:val="000B3E23"/>
    <w:rsid w:val="000C7CED"/>
    <w:rsid w:val="000D0B6F"/>
    <w:rsid w:val="000D7FA0"/>
    <w:rsid w:val="000E06AE"/>
    <w:rsid w:val="000E7AC5"/>
    <w:rsid w:val="000F0E58"/>
    <w:rsid w:val="00106FB6"/>
    <w:rsid w:val="00110477"/>
    <w:rsid w:val="001113CA"/>
    <w:rsid w:val="00115133"/>
    <w:rsid w:val="00132725"/>
    <w:rsid w:val="00133671"/>
    <w:rsid w:val="00137839"/>
    <w:rsid w:val="001436E1"/>
    <w:rsid w:val="00143B9F"/>
    <w:rsid w:val="00151B50"/>
    <w:rsid w:val="00151F84"/>
    <w:rsid w:val="00152C7A"/>
    <w:rsid w:val="00172565"/>
    <w:rsid w:val="001804E2"/>
    <w:rsid w:val="00180C70"/>
    <w:rsid w:val="00192463"/>
    <w:rsid w:val="001A5529"/>
    <w:rsid w:val="001B1475"/>
    <w:rsid w:val="001C2A6A"/>
    <w:rsid w:val="001C3A47"/>
    <w:rsid w:val="001C5F07"/>
    <w:rsid w:val="001F10C3"/>
    <w:rsid w:val="001F5E81"/>
    <w:rsid w:val="00201FBF"/>
    <w:rsid w:val="002049F4"/>
    <w:rsid w:val="00213E29"/>
    <w:rsid w:val="00214443"/>
    <w:rsid w:val="002151ED"/>
    <w:rsid w:val="00220CBA"/>
    <w:rsid w:val="00235CCE"/>
    <w:rsid w:val="00246707"/>
    <w:rsid w:val="00250201"/>
    <w:rsid w:val="00256108"/>
    <w:rsid w:val="002630CB"/>
    <w:rsid w:val="00263305"/>
    <w:rsid w:val="0026430A"/>
    <w:rsid w:val="002643CB"/>
    <w:rsid w:val="002657AC"/>
    <w:rsid w:val="00267E1F"/>
    <w:rsid w:val="00291C33"/>
    <w:rsid w:val="002934C2"/>
    <w:rsid w:val="002979CC"/>
    <w:rsid w:val="002A0580"/>
    <w:rsid w:val="002A775F"/>
    <w:rsid w:val="002B0C1B"/>
    <w:rsid w:val="002B173A"/>
    <w:rsid w:val="002B605B"/>
    <w:rsid w:val="002C084D"/>
    <w:rsid w:val="002C2762"/>
    <w:rsid w:val="002C6A0D"/>
    <w:rsid w:val="002D15B6"/>
    <w:rsid w:val="002D482D"/>
    <w:rsid w:val="002D6E16"/>
    <w:rsid w:val="002D78AC"/>
    <w:rsid w:val="002D7B6D"/>
    <w:rsid w:val="002E11BD"/>
    <w:rsid w:val="002F63E7"/>
    <w:rsid w:val="00315600"/>
    <w:rsid w:val="003278AB"/>
    <w:rsid w:val="00336A8F"/>
    <w:rsid w:val="0034122E"/>
    <w:rsid w:val="00346E83"/>
    <w:rsid w:val="003477E7"/>
    <w:rsid w:val="003545BE"/>
    <w:rsid w:val="00372D07"/>
    <w:rsid w:val="00373C68"/>
    <w:rsid w:val="00380BDC"/>
    <w:rsid w:val="00380DDE"/>
    <w:rsid w:val="003959CD"/>
    <w:rsid w:val="00397222"/>
    <w:rsid w:val="003A6C41"/>
    <w:rsid w:val="003B130F"/>
    <w:rsid w:val="003B59FC"/>
    <w:rsid w:val="003B7D76"/>
    <w:rsid w:val="003C3540"/>
    <w:rsid w:val="003D2C53"/>
    <w:rsid w:val="003D50D7"/>
    <w:rsid w:val="003F29F0"/>
    <w:rsid w:val="003F4A00"/>
    <w:rsid w:val="003F4C1B"/>
    <w:rsid w:val="00401E30"/>
    <w:rsid w:val="0040474C"/>
    <w:rsid w:val="00421360"/>
    <w:rsid w:val="00422626"/>
    <w:rsid w:val="00425DD8"/>
    <w:rsid w:val="00443AF1"/>
    <w:rsid w:val="0045285C"/>
    <w:rsid w:val="00456297"/>
    <w:rsid w:val="00462A34"/>
    <w:rsid w:val="00475978"/>
    <w:rsid w:val="00483DBF"/>
    <w:rsid w:val="004869B1"/>
    <w:rsid w:val="004870B9"/>
    <w:rsid w:val="004909F8"/>
    <w:rsid w:val="00491289"/>
    <w:rsid w:val="00491C7A"/>
    <w:rsid w:val="004933EB"/>
    <w:rsid w:val="004A56D9"/>
    <w:rsid w:val="004B15EB"/>
    <w:rsid w:val="004B22BD"/>
    <w:rsid w:val="004B2ABA"/>
    <w:rsid w:val="004C0FCF"/>
    <w:rsid w:val="004C62A1"/>
    <w:rsid w:val="004D5E21"/>
    <w:rsid w:val="004E5E74"/>
    <w:rsid w:val="004F6BE1"/>
    <w:rsid w:val="005128AA"/>
    <w:rsid w:val="005200D8"/>
    <w:rsid w:val="00523E6D"/>
    <w:rsid w:val="0053426C"/>
    <w:rsid w:val="00534639"/>
    <w:rsid w:val="0053642F"/>
    <w:rsid w:val="005402F7"/>
    <w:rsid w:val="00540C3C"/>
    <w:rsid w:val="0054637D"/>
    <w:rsid w:val="00566A2A"/>
    <w:rsid w:val="00580FB2"/>
    <w:rsid w:val="0058182D"/>
    <w:rsid w:val="005901FC"/>
    <w:rsid w:val="005A57B4"/>
    <w:rsid w:val="005C15F6"/>
    <w:rsid w:val="005E0D21"/>
    <w:rsid w:val="005E3FD6"/>
    <w:rsid w:val="005E74C0"/>
    <w:rsid w:val="005F0802"/>
    <w:rsid w:val="005F1BCE"/>
    <w:rsid w:val="006209EE"/>
    <w:rsid w:val="00643E56"/>
    <w:rsid w:val="00645C11"/>
    <w:rsid w:val="00646E4E"/>
    <w:rsid w:val="00657463"/>
    <w:rsid w:val="0066022E"/>
    <w:rsid w:val="00662247"/>
    <w:rsid w:val="00672266"/>
    <w:rsid w:val="006838A8"/>
    <w:rsid w:val="006953C3"/>
    <w:rsid w:val="006A44D0"/>
    <w:rsid w:val="006D68AD"/>
    <w:rsid w:val="006E0150"/>
    <w:rsid w:val="006E3922"/>
    <w:rsid w:val="006F5950"/>
    <w:rsid w:val="007053BA"/>
    <w:rsid w:val="007106E5"/>
    <w:rsid w:val="007168B5"/>
    <w:rsid w:val="00721262"/>
    <w:rsid w:val="007277AA"/>
    <w:rsid w:val="00732901"/>
    <w:rsid w:val="0073303A"/>
    <w:rsid w:val="00733BB5"/>
    <w:rsid w:val="007402F0"/>
    <w:rsid w:val="0075475E"/>
    <w:rsid w:val="00756A50"/>
    <w:rsid w:val="007571E0"/>
    <w:rsid w:val="00776325"/>
    <w:rsid w:val="00782E4D"/>
    <w:rsid w:val="00792807"/>
    <w:rsid w:val="00796108"/>
    <w:rsid w:val="007C1E73"/>
    <w:rsid w:val="007C7A81"/>
    <w:rsid w:val="007D28C3"/>
    <w:rsid w:val="007D3F2A"/>
    <w:rsid w:val="007E67F1"/>
    <w:rsid w:val="007F05D4"/>
    <w:rsid w:val="007F2392"/>
    <w:rsid w:val="007F5B30"/>
    <w:rsid w:val="0081146A"/>
    <w:rsid w:val="00812A12"/>
    <w:rsid w:val="00812E13"/>
    <w:rsid w:val="00817998"/>
    <w:rsid w:val="00822E75"/>
    <w:rsid w:val="0082413B"/>
    <w:rsid w:val="00827144"/>
    <w:rsid w:val="00827604"/>
    <w:rsid w:val="0083554B"/>
    <w:rsid w:val="00850051"/>
    <w:rsid w:val="00850062"/>
    <w:rsid w:val="0085355A"/>
    <w:rsid w:val="00862DC2"/>
    <w:rsid w:val="00885DEA"/>
    <w:rsid w:val="00894F22"/>
    <w:rsid w:val="008965EF"/>
    <w:rsid w:val="008968C6"/>
    <w:rsid w:val="008A0AAC"/>
    <w:rsid w:val="008A173D"/>
    <w:rsid w:val="008B3F6C"/>
    <w:rsid w:val="008B5DC9"/>
    <w:rsid w:val="008B679C"/>
    <w:rsid w:val="008C40D4"/>
    <w:rsid w:val="008C71BF"/>
    <w:rsid w:val="008D67B6"/>
    <w:rsid w:val="008E330E"/>
    <w:rsid w:val="008F3F22"/>
    <w:rsid w:val="008F788A"/>
    <w:rsid w:val="009035AC"/>
    <w:rsid w:val="0090568B"/>
    <w:rsid w:val="009113BE"/>
    <w:rsid w:val="009138FC"/>
    <w:rsid w:val="0091435B"/>
    <w:rsid w:val="0091567D"/>
    <w:rsid w:val="009304FE"/>
    <w:rsid w:val="009400BB"/>
    <w:rsid w:val="00940597"/>
    <w:rsid w:val="009460C4"/>
    <w:rsid w:val="009513DE"/>
    <w:rsid w:val="00952425"/>
    <w:rsid w:val="00952BA6"/>
    <w:rsid w:val="0096010E"/>
    <w:rsid w:val="009605CB"/>
    <w:rsid w:val="0097147E"/>
    <w:rsid w:val="0099313A"/>
    <w:rsid w:val="009933C1"/>
    <w:rsid w:val="00996064"/>
    <w:rsid w:val="009A020C"/>
    <w:rsid w:val="009A1A3A"/>
    <w:rsid w:val="009A6907"/>
    <w:rsid w:val="009B1240"/>
    <w:rsid w:val="009C25BC"/>
    <w:rsid w:val="009C379F"/>
    <w:rsid w:val="009D2A28"/>
    <w:rsid w:val="009D3B1B"/>
    <w:rsid w:val="009D528E"/>
    <w:rsid w:val="009D53E3"/>
    <w:rsid w:val="009E6F6B"/>
    <w:rsid w:val="009F4DE2"/>
    <w:rsid w:val="009F5D39"/>
    <w:rsid w:val="00A0323D"/>
    <w:rsid w:val="00A1490C"/>
    <w:rsid w:val="00A23289"/>
    <w:rsid w:val="00A3145D"/>
    <w:rsid w:val="00A3787A"/>
    <w:rsid w:val="00A47CBE"/>
    <w:rsid w:val="00A50548"/>
    <w:rsid w:val="00A60F6C"/>
    <w:rsid w:val="00A63480"/>
    <w:rsid w:val="00A64260"/>
    <w:rsid w:val="00A66CAE"/>
    <w:rsid w:val="00A75E9B"/>
    <w:rsid w:val="00A815A4"/>
    <w:rsid w:val="00A825F4"/>
    <w:rsid w:val="00A97A3D"/>
    <w:rsid w:val="00AA0EE8"/>
    <w:rsid w:val="00AA31C8"/>
    <w:rsid w:val="00AB6F23"/>
    <w:rsid w:val="00AC01AE"/>
    <w:rsid w:val="00AD2491"/>
    <w:rsid w:val="00AF6BAB"/>
    <w:rsid w:val="00B205FD"/>
    <w:rsid w:val="00B25E39"/>
    <w:rsid w:val="00B316DB"/>
    <w:rsid w:val="00B53E0C"/>
    <w:rsid w:val="00B54CA4"/>
    <w:rsid w:val="00B574F9"/>
    <w:rsid w:val="00B577D6"/>
    <w:rsid w:val="00B64A23"/>
    <w:rsid w:val="00B670E3"/>
    <w:rsid w:val="00B830B5"/>
    <w:rsid w:val="00BA1160"/>
    <w:rsid w:val="00BB15EB"/>
    <w:rsid w:val="00BC1CCF"/>
    <w:rsid w:val="00BD6FA8"/>
    <w:rsid w:val="00BE3F45"/>
    <w:rsid w:val="00BF50BD"/>
    <w:rsid w:val="00C069FC"/>
    <w:rsid w:val="00C06BCF"/>
    <w:rsid w:val="00C0733C"/>
    <w:rsid w:val="00C10B78"/>
    <w:rsid w:val="00C116B2"/>
    <w:rsid w:val="00C138BB"/>
    <w:rsid w:val="00C16072"/>
    <w:rsid w:val="00C22114"/>
    <w:rsid w:val="00C351D5"/>
    <w:rsid w:val="00C4592D"/>
    <w:rsid w:val="00C51E90"/>
    <w:rsid w:val="00C5401F"/>
    <w:rsid w:val="00C547A5"/>
    <w:rsid w:val="00C64F4D"/>
    <w:rsid w:val="00C71309"/>
    <w:rsid w:val="00C805BE"/>
    <w:rsid w:val="00C80DC1"/>
    <w:rsid w:val="00C8379D"/>
    <w:rsid w:val="00C86F3A"/>
    <w:rsid w:val="00C8741B"/>
    <w:rsid w:val="00C87D4C"/>
    <w:rsid w:val="00C94FB1"/>
    <w:rsid w:val="00C9613F"/>
    <w:rsid w:val="00C96293"/>
    <w:rsid w:val="00C97151"/>
    <w:rsid w:val="00CB2EFC"/>
    <w:rsid w:val="00CB3EF0"/>
    <w:rsid w:val="00CC036D"/>
    <w:rsid w:val="00CD7A29"/>
    <w:rsid w:val="00CF5D53"/>
    <w:rsid w:val="00CF73E0"/>
    <w:rsid w:val="00D078AD"/>
    <w:rsid w:val="00D16C65"/>
    <w:rsid w:val="00D27DA2"/>
    <w:rsid w:val="00D349AB"/>
    <w:rsid w:val="00D4206B"/>
    <w:rsid w:val="00D46BAE"/>
    <w:rsid w:val="00D56E7D"/>
    <w:rsid w:val="00D60146"/>
    <w:rsid w:val="00D673CF"/>
    <w:rsid w:val="00D67846"/>
    <w:rsid w:val="00D90266"/>
    <w:rsid w:val="00D91D72"/>
    <w:rsid w:val="00D9701A"/>
    <w:rsid w:val="00DA5B30"/>
    <w:rsid w:val="00DB77D9"/>
    <w:rsid w:val="00DC1A98"/>
    <w:rsid w:val="00DD1062"/>
    <w:rsid w:val="00DD1ADB"/>
    <w:rsid w:val="00DE3753"/>
    <w:rsid w:val="00DF0FB5"/>
    <w:rsid w:val="00E0392E"/>
    <w:rsid w:val="00E07F34"/>
    <w:rsid w:val="00E17A5D"/>
    <w:rsid w:val="00E23F65"/>
    <w:rsid w:val="00E252C8"/>
    <w:rsid w:val="00E25B89"/>
    <w:rsid w:val="00E30912"/>
    <w:rsid w:val="00E31B12"/>
    <w:rsid w:val="00E40CA6"/>
    <w:rsid w:val="00E647BB"/>
    <w:rsid w:val="00E8352A"/>
    <w:rsid w:val="00E83893"/>
    <w:rsid w:val="00E87CFF"/>
    <w:rsid w:val="00E9040F"/>
    <w:rsid w:val="00EA3ED6"/>
    <w:rsid w:val="00EB42F9"/>
    <w:rsid w:val="00EC5E42"/>
    <w:rsid w:val="00ED2347"/>
    <w:rsid w:val="00EE1E2F"/>
    <w:rsid w:val="00EE7853"/>
    <w:rsid w:val="00EF4EA8"/>
    <w:rsid w:val="00F01652"/>
    <w:rsid w:val="00F05C04"/>
    <w:rsid w:val="00F24133"/>
    <w:rsid w:val="00F308AC"/>
    <w:rsid w:val="00F32397"/>
    <w:rsid w:val="00F44B0D"/>
    <w:rsid w:val="00F44C4E"/>
    <w:rsid w:val="00F4555A"/>
    <w:rsid w:val="00F532A7"/>
    <w:rsid w:val="00F66D5B"/>
    <w:rsid w:val="00F67A03"/>
    <w:rsid w:val="00F70CDB"/>
    <w:rsid w:val="00F70D61"/>
    <w:rsid w:val="00F72ACA"/>
    <w:rsid w:val="00F817E5"/>
    <w:rsid w:val="00F83CB8"/>
    <w:rsid w:val="00F92DF4"/>
    <w:rsid w:val="00FA0793"/>
    <w:rsid w:val="00FA38E3"/>
    <w:rsid w:val="00FB0A94"/>
    <w:rsid w:val="00FB5C27"/>
    <w:rsid w:val="00FD2F65"/>
    <w:rsid w:val="00FD4718"/>
    <w:rsid w:val="00FD662E"/>
    <w:rsid w:val="00FE06B1"/>
    <w:rsid w:val="00FE2ACC"/>
    <w:rsid w:val="00FE356A"/>
    <w:rsid w:val="00FF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C5EE9F"/>
  <w15:docId w15:val="{D8262D04-0726-4F1F-8D81-ABE8B886B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0D4"/>
    <w:rPr>
      <w:rFonts w:cs="TH SarabunIT๙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F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D6FA8"/>
  </w:style>
  <w:style w:type="paragraph" w:styleId="a5">
    <w:name w:val="footer"/>
    <w:basedOn w:val="a"/>
    <w:link w:val="a6"/>
    <w:unhideWhenUsed/>
    <w:rsid w:val="00BD6F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rsid w:val="00BD6FA8"/>
  </w:style>
  <w:style w:type="table" w:styleId="a7">
    <w:name w:val="Table Grid"/>
    <w:basedOn w:val="a1"/>
    <w:uiPriority w:val="39"/>
    <w:rsid w:val="008A17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C40D4"/>
    <w:pPr>
      <w:spacing w:after="0" w:line="240" w:lineRule="auto"/>
    </w:pPr>
    <w:rPr>
      <w:rFonts w:cs="Angsana New"/>
      <w:szCs w:val="32"/>
    </w:rPr>
  </w:style>
  <w:style w:type="paragraph" w:styleId="a9">
    <w:name w:val="List Paragraph"/>
    <w:basedOn w:val="a"/>
    <w:uiPriority w:val="34"/>
    <w:qFormat/>
    <w:rsid w:val="00BA1160"/>
    <w:pPr>
      <w:ind w:left="720"/>
      <w:contextualSpacing/>
    </w:pPr>
    <w:rPr>
      <w:rFonts w:cs="Angsana New"/>
    </w:rPr>
  </w:style>
  <w:style w:type="paragraph" w:customStyle="1" w:styleId="Default">
    <w:name w:val="Default"/>
    <w:rsid w:val="000B3045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aa">
    <w:name w:val="Subtitle"/>
    <w:basedOn w:val="a"/>
    <w:next w:val="a"/>
    <w:link w:val="ab"/>
    <w:qFormat/>
    <w:rsid w:val="000A6D0B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b">
    <w:name w:val="ชื่อเรื่องรอง อักขระ"/>
    <w:basedOn w:val="a0"/>
    <w:link w:val="aa"/>
    <w:rsid w:val="000A6D0B"/>
    <w:rPr>
      <w:rFonts w:ascii="Cambria" w:eastAsia="Times New Roman" w:hAnsi="Cambria" w:cs="Angsana New"/>
      <w:sz w:val="24"/>
      <w:szCs w:val="30"/>
    </w:rPr>
  </w:style>
  <w:style w:type="paragraph" w:styleId="ac">
    <w:name w:val="Balloon Text"/>
    <w:basedOn w:val="a"/>
    <w:link w:val="ad"/>
    <w:uiPriority w:val="99"/>
    <w:semiHidden/>
    <w:unhideWhenUsed/>
    <w:rsid w:val="00C805B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C805BE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Microsoft\Windows\INetCache\IE\FG2TCYQ1\&#3611;.&#3588;.5.dotx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3815F-8C2E-48D1-901C-92D309406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ป.ค.5</Template>
  <TotalTime>305</TotalTime>
  <Pages>18</Pages>
  <Words>3195</Words>
  <Characters>18213</Characters>
  <Application>Microsoft Office Word</Application>
  <DocSecurity>0</DocSecurity>
  <Lines>151</Lines>
  <Paragraphs>42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USER-WIN10</cp:lastModifiedBy>
  <cp:revision>55</cp:revision>
  <cp:lastPrinted>2023-12-13T10:43:00Z</cp:lastPrinted>
  <dcterms:created xsi:type="dcterms:W3CDTF">2022-03-01T09:19:00Z</dcterms:created>
  <dcterms:modified xsi:type="dcterms:W3CDTF">2024-06-06T09:20:00Z</dcterms:modified>
</cp:coreProperties>
</file>